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04392" w:rsidRPr="00AC0385" w:rsidRDefault="00304392" w:rsidP="006F4CF9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>
        <w:tab/>
      </w:r>
      <w:r>
        <w:tab/>
      </w:r>
      <w:r w:rsidRPr="0086649E">
        <w:rPr>
          <w:rFonts w:ascii="Times New Roman" w:hAnsi="Times New Roman"/>
          <w:sz w:val="28"/>
          <w:szCs w:val="28"/>
        </w:rPr>
        <w:tab/>
      </w:r>
      <w:r w:rsidRPr="0086649E">
        <w:rPr>
          <w:rFonts w:ascii="Times New Roman" w:hAnsi="Times New Roman"/>
          <w:sz w:val="28"/>
          <w:szCs w:val="28"/>
        </w:rPr>
        <w:tab/>
      </w:r>
      <w:r w:rsidRPr="00AC0385">
        <w:rPr>
          <w:rFonts w:ascii="Times New Roman" w:hAnsi="Times New Roman"/>
          <w:sz w:val="28"/>
          <w:szCs w:val="28"/>
        </w:rPr>
        <w:t xml:space="preserve">Приложение № </w:t>
      </w:r>
      <w:r>
        <w:rPr>
          <w:rFonts w:ascii="Times New Roman" w:hAnsi="Times New Roman"/>
          <w:sz w:val="28"/>
          <w:szCs w:val="28"/>
        </w:rPr>
        <w:t>3</w:t>
      </w:r>
    </w:p>
    <w:p w:rsidR="00304392" w:rsidRPr="00AC0385" w:rsidRDefault="00304392" w:rsidP="006F4CF9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 w:rsidRPr="00AC0385">
        <w:rPr>
          <w:rFonts w:ascii="Times New Roman" w:hAnsi="Times New Roman"/>
          <w:sz w:val="28"/>
          <w:szCs w:val="28"/>
        </w:rPr>
        <w:t>к решению Думы города Пыть-Яха</w:t>
      </w:r>
      <w:r w:rsidRPr="00AC0385">
        <w:rPr>
          <w:rFonts w:ascii="Times New Roman" w:hAnsi="Times New Roman"/>
          <w:sz w:val="28"/>
          <w:szCs w:val="28"/>
        </w:rPr>
        <w:tab/>
      </w:r>
    </w:p>
    <w:p w:rsidR="00304392" w:rsidRDefault="00304392" w:rsidP="006F4CF9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 w:rsidRPr="00AC0385">
        <w:rPr>
          <w:rFonts w:ascii="Times New Roman" w:hAnsi="Times New Roman"/>
          <w:sz w:val="28"/>
          <w:szCs w:val="28"/>
        </w:rPr>
        <w:t xml:space="preserve">от </w:t>
      </w:r>
      <w:r>
        <w:rPr>
          <w:rFonts w:ascii="Times New Roman" w:hAnsi="Times New Roman"/>
          <w:sz w:val="28"/>
          <w:szCs w:val="28"/>
        </w:rPr>
        <w:t>28.10.2019</w:t>
      </w:r>
      <w:r w:rsidRPr="00AC0385">
        <w:rPr>
          <w:rFonts w:ascii="Times New Roman" w:hAnsi="Times New Roman"/>
          <w:sz w:val="28"/>
          <w:szCs w:val="28"/>
        </w:rPr>
        <w:t xml:space="preserve"> № </w:t>
      </w:r>
      <w:r>
        <w:rPr>
          <w:rFonts w:ascii="Times New Roman" w:hAnsi="Times New Roman"/>
          <w:sz w:val="28"/>
          <w:szCs w:val="28"/>
        </w:rPr>
        <w:t>___</w:t>
      </w:r>
    </w:p>
    <w:p w:rsidR="00304392" w:rsidRDefault="00304392" w:rsidP="006F4CF9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</w:p>
    <w:p w:rsidR="00304392" w:rsidRDefault="00304392" w:rsidP="006F4CF9">
      <w:pPr>
        <w:spacing w:after="0" w:line="240" w:lineRule="auto"/>
        <w:jc w:val="right"/>
      </w:pPr>
    </w:p>
    <w:p w:rsidR="00304392" w:rsidRPr="00D87302" w:rsidRDefault="00304392" w:rsidP="0000704F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«</w:t>
      </w:r>
      <w:r w:rsidRPr="00D87302">
        <w:rPr>
          <w:rFonts w:ascii="Times New Roman" w:hAnsi="Times New Roman"/>
          <w:sz w:val="28"/>
          <w:szCs w:val="28"/>
        </w:rPr>
        <w:t xml:space="preserve">Приложение </w:t>
      </w:r>
      <w:r>
        <w:rPr>
          <w:rFonts w:ascii="Times New Roman" w:hAnsi="Times New Roman"/>
          <w:sz w:val="28"/>
          <w:szCs w:val="28"/>
        </w:rPr>
        <w:t xml:space="preserve">№ </w:t>
      </w:r>
      <w:r w:rsidRPr="00D87302">
        <w:rPr>
          <w:rFonts w:ascii="Times New Roman" w:hAnsi="Times New Roman"/>
          <w:sz w:val="28"/>
          <w:szCs w:val="28"/>
        </w:rPr>
        <w:t>3</w:t>
      </w:r>
    </w:p>
    <w:p w:rsidR="00304392" w:rsidRPr="00D87302" w:rsidRDefault="00304392" w:rsidP="0000704F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 w:rsidRPr="00D87302">
        <w:rPr>
          <w:rFonts w:ascii="Times New Roman" w:hAnsi="Times New Roman"/>
          <w:sz w:val="28"/>
          <w:szCs w:val="28"/>
        </w:rPr>
        <w:tab/>
      </w:r>
      <w:r w:rsidRPr="00D87302">
        <w:rPr>
          <w:rFonts w:ascii="Times New Roman" w:hAnsi="Times New Roman"/>
          <w:sz w:val="28"/>
          <w:szCs w:val="28"/>
        </w:rPr>
        <w:tab/>
        <w:t>к решению Думы г</w:t>
      </w:r>
      <w:r>
        <w:rPr>
          <w:rFonts w:ascii="Times New Roman" w:hAnsi="Times New Roman"/>
          <w:sz w:val="28"/>
          <w:szCs w:val="28"/>
        </w:rPr>
        <w:t xml:space="preserve">орода </w:t>
      </w:r>
      <w:r w:rsidRPr="00D87302">
        <w:rPr>
          <w:rFonts w:ascii="Times New Roman" w:hAnsi="Times New Roman"/>
          <w:sz w:val="28"/>
          <w:szCs w:val="28"/>
        </w:rPr>
        <w:t>Пыть-Яха</w:t>
      </w:r>
    </w:p>
    <w:p w:rsidR="00304392" w:rsidRPr="00D87302" w:rsidRDefault="00304392" w:rsidP="0000704F">
      <w:pPr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 w:rsidRPr="00D87302">
        <w:rPr>
          <w:rFonts w:ascii="Times New Roman" w:hAnsi="Times New Roman"/>
          <w:sz w:val="28"/>
          <w:szCs w:val="28"/>
        </w:rPr>
        <w:tab/>
      </w:r>
      <w:r w:rsidRPr="00D87302">
        <w:rPr>
          <w:rFonts w:ascii="Times New Roman" w:hAnsi="Times New Roman"/>
          <w:sz w:val="28"/>
          <w:szCs w:val="28"/>
        </w:rPr>
        <w:tab/>
        <w:t xml:space="preserve">от </w:t>
      </w:r>
      <w:r>
        <w:rPr>
          <w:rFonts w:ascii="Times New Roman" w:hAnsi="Times New Roman"/>
          <w:sz w:val="28"/>
          <w:szCs w:val="28"/>
        </w:rPr>
        <w:t>14.12.2018</w:t>
      </w:r>
      <w:r w:rsidRPr="00D87302">
        <w:rPr>
          <w:rFonts w:ascii="Times New Roman" w:hAnsi="Times New Roman"/>
          <w:sz w:val="28"/>
          <w:szCs w:val="28"/>
        </w:rPr>
        <w:t xml:space="preserve"> № </w:t>
      </w:r>
      <w:r>
        <w:rPr>
          <w:rFonts w:ascii="Times New Roman" w:hAnsi="Times New Roman"/>
          <w:sz w:val="28"/>
          <w:szCs w:val="28"/>
        </w:rPr>
        <w:t>210</w:t>
      </w:r>
    </w:p>
    <w:p w:rsidR="00304392" w:rsidRPr="00D87302" w:rsidRDefault="00304392" w:rsidP="003A78C3">
      <w:pPr>
        <w:rPr>
          <w:rFonts w:ascii="Times New Roman" w:hAnsi="Times New Roman"/>
          <w:sz w:val="28"/>
          <w:szCs w:val="28"/>
        </w:rPr>
      </w:pPr>
      <w:r w:rsidRPr="00D87302">
        <w:rPr>
          <w:rFonts w:ascii="Times New Roman" w:hAnsi="Times New Roman"/>
          <w:sz w:val="28"/>
          <w:szCs w:val="28"/>
        </w:rPr>
        <w:tab/>
      </w:r>
      <w:r w:rsidRPr="00D87302">
        <w:rPr>
          <w:rFonts w:ascii="Times New Roman" w:hAnsi="Times New Roman"/>
          <w:sz w:val="28"/>
          <w:szCs w:val="28"/>
        </w:rPr>
        <w:tab/>
      </w:r>
      <w:r w:rsidRPr="00D87302">
        <w:rPr>
          <w:rFonts w:ascii="Times New Roman" w:hAnsi="Times New Roman"/>
          <w:sz w:val="28"/>
          <w:szCs w:val="28"/>
        </w:rPr>
        <w:tab/>
      </w:r>
      <w:r w:rsidRPr="00D87302">
        <w:rPr>
          <w:rFonts w:ascii="Times New Roman" w:hAnsi="Times New Roman"/>
          <w:sz w:val="28"/>
          <w:szCs w:val="28"/>
        </w:rPr>
        <w:tab/>
      </w:r>
    </w:p>
    <w:p w:rsidR="00304392" w:rsidRPr="00D87302" w:rsidRDefault="00304392" w:rsidP="00D87302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D87302">
        <w:rPr>
          <w:rFonts w:ascii="Times New Roman" w:hAnsi="Times New Roman"/>
          <w:sz w:val="28"/>
          <w:szCs w:val="28"/>
        </w:rPr>
        <w:t xml:space="preserve">Перечень </w:t>
      </w:r>
    </w:p>
    <w:p w:rsidR="00304392" w:rsidRDefault="00304392" w:rsidP="00D87302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D87302">
        <w:rPr>
          <w:rFonts w:ascii="Times New Roman" w:hAnsi="Times New Roman"/>
          <w:sz w:val="28"/>
          <w:szCs w:val="28"/>
        </w:rPr>
        <w:t>главных администраторов доходов бюджета городского округа</w:t>
      </w:r>
    </w:p>
    <w:p w:rsidR="00304392" w:rsidRDefault="00304392" w:rsidP="00D87302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 w:rsidRPr="00D87302">
        <w:rPr>
          <w:rFonts w:ascii="Times New Roman" w:hAnsi="Times New Roman"/>
          <w:sz w:val="28"/>
          <w:szCs w:val="28"/>
        </w:rPr>
        <w:t xml:space="preserve"> города Пыть-Яха</w:t>
      </w:r>
    </w:p>
    <w:p w:rsidR="00304392" w:rsidRPr="00D87302" w:rsidRDefault="00304392" w:rsidP="00D87302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872"/>
        <w:gridCol w:w="3085"/>
        <w:gridCol w:w="4388"/>
      </w:tblGrid>
      <w:tr w:rsidR="00304392" w:rsidRPr="003B4903" w:rsidTr="003B4903">
        <w:trPr>
          <w:cantSplit/>
          <w:trHeight w:val="20"/>
          <w:tblHeader/>
        </w:trPr>
        <w:tc>
          <w:tcPr>
            <w:tcW w:w="4957" w:type="dxa"/>
            <w:gridSpan w:val="2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Код бюджетной классификации Российской Федерации</w:t>
            </w:r>
          </w:p>
        </w:tc>
        <w:tc>
          <w:tcPr>
            <w:tcW w:w="4388" w:type="dxa"/>
            <w:vMerge w:val="restart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Наименование главного администратора доходов бюджета</w:t>
            </w:r>
          </w:p>
        </w:tc>
      </w:tr>
      <w:tr w:rsidR="00304392" w:rsidRPr="003B4903" w:rsidTr="003B4903">
        <w:trPr>
          <w:cantSplit/>
          <w:trHeight w:val="20"/>
          <w:tblHeader/>
        </w:trPr>
        <w:tc>
          <w:tcPr>
            <w:tcW w:w="1872" w:type="dxa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главного администратора доходов бюджета</w:t>
            </w:r>
          </w:p>
        </w:tc>
        <w:tc>
          <w:tcPr>
            <w:tcW w:w="3085" w:type="dxa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доходов бюджета</w:t>
            </w:r>
          </w:p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муниципального образования</w:t>
            </w:r>
          </w:p>
        </w:tc>
        <w:tc>
          <w:tcPr>
            <w:tcW w:w="4388" w:type="dxa"/>
            <w:vMerge/>
          </w:tcPr>
          <w:p w:rsidR="00304392" w:rsidRPr="003B4903" w:rsidRDefault="00304392" w:rsidP="003B4903">
            <w:pPr>
              <w:spacing w:after="0"/>
              <w:rPr>
                <w:rFonts w:ascii="Times New Roman" w:hAnsi="Times New Roman"/>
              </w:rPr>
            </w:pPr>
          </w:p>
        </w:tc>
      </w:tr>
      <w:tr w:rsidR="00304392" w:rsidRPr="003B4903" w:rsidTr="003B4903">
        <w:trPr>
          <w:cantSplit/>
          <w:trHeight w:val="20"/>
        </w:trPr>
        <w:tc>
          <w:tcPr>
            <w:tcW w:w="9345" w:type="dxa"/>
            <w:gridSpan w:val="3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  <w:lang w:val="en-US"/>
              </w:rPr>
              <w:t>I</w:t>
            </w:r>
            <w:r w:rsidRPr="003B4903">
              <w:rPr>
                <w:rFonts w:ascii="Times New Roman" w:hAnsi="Times New Roman"/>
              </w:rPr>
              <w:t>.Органы местного самоуправления, администрация города</w:t>
            </w:r>
          </w:p>
        </w:tc>
      </w:tr>
      <w:tr w:rsidR="00304392" w:rsidRPr="003B4903" w:rsidTr="003B4903">
        <w:trPr>
          <w:cantSplit/>
          <w:trHeight w:val="20"/>
        </w:trPr>
        <w:tc>
          <w:tcPr>
            <w:tcW w:w="1872" w:type="dxa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010</w:t>
            </w:r>
          </w:p>
        </w:tc>
        <w:tc>
          <w:tcPr>
            <w:tcW w:w="3085" w:type="dxa"/>
          </w:tcPr>
          <w:p w:rsidR="00304392" w:rsidRPr="003B4903" w:rsidRDefault="00304392" w:rsidP="003B4903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4388" w:type="dxa"/>
          </w:tcPr>
          <w:p w:rsidR="00304392" w:rsidRPr="003B4903" w:rsidRDefault="00304392" w:rsidP="003B4903">
            <w:pPr>
              <w:spacing w:after="0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Муниципальное казенное учреждение Дума города Пыть-Яха</w:t>
            </w:r>
          </w:p>
        </w:tc>
      </w:tr>
      <w:tr w:rsidR="00304392" w:rsidRPr="003B4903" w:rsidTr="003B4903">
        <w:trPr>
          <w:cantSplit/>
          <w:trHeight w:val="20"/>
        </w:trPr>
        <w:tc>
          <w:tcPr>
            <w:tcW w:w="1872" w:type="dxa"/>
            <w:vAlign w:val="center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010</w:t>
            </w:r>
          </w:p>
        </w:tc>
        <w:tc>
          <w:tcPr>
            <w:tcW w:w="3085" w:type="dxa"/>
            <w:vAlign w:val="center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 xml:space="preserve">1 13 02994 04 0000 130 </w:t>
            </w:r>
          </w:p>
        </w:tc>
        <w:tc>
          <w:tcPr>
            <w:tcW w:w="4388" w:type="dxa"/>
            <w:vAlign w:val="bottom"/>
          </w:tcPr>
          <w:p w:rsidR="00304392" w:rsidRPr="003B4903" w:rsidRDefault="00304392" w:rsidP="003B4903">
            <w:pPr>
              <w:spacing w:after="0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Прочие доходы от компенсации затрат бюджетов городских округов</w:t>
            </w:r>
          </w:p>
        </w:tc>
      </w:tr>
      <w:tr w:rsidR="00304392" w:rsidRPr="003B4903" w:rsidTr="003B4903">
        <w:trPr>
          <w:cantSplit/>
          <w:trHeight w:val="20"/>
        </w:trPr>
        <w:tc>
          <w:tcPr>
            <w:tcW w:w="1872" w:type="dxa"/>
            <w:vAlign w:val="center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010</w:t>
            </w:r>
          </w:p>
        </w:tc>
        <w:tc>
          <w:tcPr>
            <w:tcW w:w="3085" w:type="dxa"/>
            <w:vAlign w:val="center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1 16 18040 04 0000 140</w:t>
            </w:r>
          </w:p>
        </w:tc>
        <w:tc>
          <w:tcPr>
            <w:tcW w:w="4388" w:type="dxa"/>
            <w:vAlign w:val="bottom"/>
          </w:tcPr>
          <w:p w:rsidR="00304392" w:rsidRPr="003B4903" w:rsidRDefault="00304392" w:rsidP="003B4903">
            <w:pPr>
              <w:spacing w:after="0"/>
              <w:jc w:val="both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Денежные взыскания (штрафы) за нарушение бюджетного законодательства (в части бюджетов городских округов)</w:t>
            </w:r>
          </w:p>
        </w:tc>
      </w:tr>
      <w:tr w:rsidR="00304392" w:rsidRPr="003B4903" w:rsidTr="003B4903">
        <w:trPr>
          <w:cantSplit/>
          <w:trHeight w:val="20"/>
        </w:trPr>
        <w:tc>
          <w:tcPr>
            <w:tcW w:w="1872" w:type="dxa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040</w:t>
            </w:r>
          </w:p>
        </w:tc>
        <w:tc>
          <w:tcPr>
            <w:tcW w:w="3085" w:type="dxa"/>
          </w:tcPr>
          <w:p w:rsidR="00304392" w:rsidRPr="003B4903" w:rsidRDefault="00304392" w:rsidP="003B4903">
            <w:pPr>
              <w:spacing w:after="0"/>
              <w:rPr>
                <w:rFonts w:ascii="Times New Roman" w:hAnsi="Times New Roman"/>
              </w:rPr>
            </w:pPr>
          </w:p>
        </w:tc>
        <w:tc>
          <w:tcPr>
            <w:tcW w:w="4388" w:type="dxa"/>
          </w:tcPr>
          <w:p w:rsidR="00304392" w:rsidRPr="003B4903" w:rsidRDefault="00304392" w:rsidP="003B4903">
            <w:pPr>
              <w:spacing w:after="0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Администрация города Пыть-Яха исполнительно-распорядительный орган муниципального образования</w:t>
            </w:r>
          </w:p>
        </w:tc>
      </w:tr>
      <w:tr w:rsidR="00304392" w:rsidRPr="003B4903" w:rsidTr="003B4903">
        <w:trPr>
          <w:cantSplit/>
          <w:trHeight w:val="20"/>
        </w:trPr>
        <w:tc>
          <w:tcPr>
            <w:tcW w:w="1872" w:type="dxa"/>
            <w:vAlign w:val="center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1 08 07150 01 1000 110</w:t>
            </w:r>
          </w:p>
        </w:tc>
        <w:tc>
          <w:tcPr>
            <w:tcW w:w="4388" w:type="dxa"/>
            <w:vAlign w:val="bottom"/>
          </w:tcPr>
          <w:p w:rsidR="00304392" w:rsidRPr="003B4903" w:rsidRDefault="00304392" w:rsidP="003B4903">
            <w:pPr>
              <w:spacing w:after="0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Государственная пошлина за выдачу разрешения на установку рекламной конструкции (сумма платежа (перерасчеты, недоимка и задолженность по соответствующему платежу, в том числе по отмененному)</w:t>
            </w:r>
          </w:p>
        </w:tc>
      </w:tr>
      <w:tr w:rsidR="00304392" w:rsidRPr="003B4903" w:rsidTr="003B4903">
        <w:trPr>
          <w:cantSplit/>
          <w:trHeight w:val="20"/>
        </w:trPr>
        <w:tc>
          <w:tcPr>
            <w:tcW w:w="1872" w:type="dxa"/>
            <w:vAlign w:val="center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1 08 07150 01 2000 110</w:t>
            </w:r>
          </w:p>
        </w:tc>
        <w:tc>
          <w:tcPr>
            <w:tcW w:w="4388" w:type="dxa"/>
            <w:vAlign w:val="bottom"/>
          </w:tcPr>
          <w:p w:rsidR="00304392" w:rsidRPr="003B4903" w:rsidRDefault="00304392" w:rsidP="003B4903">
            <w:pPr>
              <w:spacing w:after="0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Государственная пошлина за выдачу разрешения на установку рекламной конструкции (пени и проценты по соответствующему платежу)</w:t>
            </w:r>
          </w:p>
        </w:tc>
      </w:tr>
      <w:tr w:rsidR="00304392" w:rsidRPr="003B4903" w:rsidTr="003B4903">
        <w:trPr>
          <w:cantSplit/>
          <w:trHeight w:val="20"/>
        </w:trPr>
        <w:tc>
          <w:tcPr>
            <w:tcW w:w="1872" w:type="dxa"/>
            <w:vAlign w:val="center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1 08 07150 01 3000 110</w:t>
            </w:r>
          </w:p>
        </w:tc>
        <w:tc>
          <w:tcPr>
            <w:tcW w:w="4388" w:type="dxa"/>
            <w:vAlign w:val="bottom"/>
          </w:tcPr>
          <w:p w:rsidR="00304392" w:rsidRPr="003B4903" w:rsidRDefault="00304392" w:rsidP="003B4903">
            <w:pPr>
              <w:spacing w:after="0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Государственная пошлина за выдачу разрешения на установку рекламной конструкции (суммы денежных взысканий (штрафов) по соответствующему платежу согласно законодательству Российской Федерации)</w:t>
            </w:r>
          </w:p>
        </w:tc>
      </w:tr>
      <w:tr w:rsidR="00304392" w:rsidRPr="003B4903" w:rsidTr="003B4903">
        <w:trPr>
          <w:cantSplit/>
          <w:trHeight w:val="20"/>
        </w:trPr>
        <w:tc>
          <w:tcPr>
            <w:tcW w:w="1872" w:type="dxa"/>
            <w:vAlign w:val="center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1 08 07150 01 4000 110</w:t>
            </w:r>
          </w:p>
        </w:tc>
        <w:tc>
          <w:tcPr>
            <w:tcW w:w="4388" w:type="dxa"/>
            <w:vAlign w:val="bottom"/>
          </w:tcPr>
          <w:p w:rsidR="00304392" w:rsidRPr="003B4903" w:rsidRDefault="00304392" w:rsidP="003B4903">
            <w:pPr>
              <w:spacing w:after="0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Государственная пошлина за выдачу разрешения на установку рекламной конструкции (прочие поступления)</w:t>
            </w:r>
          </w:p>
        </w:tc>
      </w:tr>
      <w:tr w:rsidR="00304392" w:rsidRPr="003B4903" w:rsidTr="003B4903">
        <w:trPr>
          <w:cantSplit/>
          <w:trHeight w:val="20"/>
        </w:trPr>
        <w:tc>
          <w:tcPr>
            <w:tcW w:w="1872" w:type="dxa"/>
            <w:vAlign w:val="center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1 08 07150 01 5000 110</w:t>
            </w:r>
          </w:p>
        </w:tc>
        <w:tc>
          <w:tcPr>
            <w:tcW w:w="4388" w:type="dxa"/>
            <w:vAlign w:val="bottom"/>
          </w:tcPr>
          <w:p w:rsidR="00304392" w:rsidRPr="003B4903" w:rsidRDefault="00304392" w:rsidP="003B4903">
            <w:pPr>
              <w:spacing w:after="0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Государственная пошлина за выдачу разрешения на установку рекламной конструкции (уплата процентов, начисленных на суммы излишне взысканных (уплаченных) платежей, а также при нарушении сроков их возврата)</w:t>
            </w:r>
          </w:p>
        </w:tc>
      </w:tr>
      <w:tr w:rsidR="00304392" w:rsidRPr="003B4903" w:rsidTr="003B4903">
        <w:trPr>
          <w:cantSplit/>
          <w:trHeight w:val="20"/>
        </w:trPr>
        <w:tc>
          <w:tcPr>
            <w:tcW w:w="1872" w:type="dxa"/>
            <w:vAlign w:val="center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 xml:space="preserve">1 08 07173 01 1000 110 </w:t>
            </w:r>
          </w:p>
        </w:tc>
        <w:tc>
          <w:tcPr>
            <w:tcW w:w="4388" w:type="dxa"/>
            <w:vAlign w:val="bottom"/>
          </w:tcPr>
          <w:p w:rsidR="00304392" w:rsidRPr="003B4903" w:rsidRDefault="00304392" w:rsidP="003B4903">
            <w:pPr>
              <w:spacing w:after="0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Государственная пошлина за выдачу органом местного самоуправления городского округа специального разрешения на движение по автомобильным дорогам транспортных средств, осуществляющих перевозки опасных, тяжеловесных и (или) крупногабаритных грузов, зачисляемая в бюджеты городских округов (сумма платежа (перерасчеты, недоимка и задолженность по соответствующему платежу, в том числе по отмененному)</w:t>
            </w:r>
          </w:p>
        </w:tc>
      </w:tr>
      <w:tr w:rsidR="00304392" w:rsidRPr="003B4903" w:rsidTr="003B4903">
        <w:trPr>
          <w:cantSplit/>
          <w:trHeight w:val="20"/>
        </w:trPr>
        <w:tc>
          <w:tcPr>
            <w:tcW w:w="1872" w:type="dxa"/>
            <w:vAlign w:val="center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 xml:space="preserve">1 08 07173 01 2000 110 </w:t>
            </w:r>
          </w:p>
        </w:tc>
        <w:tc>
          <w:tcPr>
            <w:tcW w:w="4388" w:type="dxa"/>
            <w:vAlign w:val="bottom"/>
          </w:tcPr>
          <w:p w:rsidR="00304392" w:rsidRPr="003B4903" w:rsidRDefault="00304392" w:rsidP="003B4903">
            <w:pPr>
              <w:spacing w:after="0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Государственная пошлина за выдачу органом местного самоуправления городского округа специального разрешения на движение по автомобильным дорогам транспортных средств, осуществляющих перевозки опасных, тяжеловесных и (или) крупногабаритных грузов, зачисляемая в бюджеты городских округов (пени и проценты по соответствующему платежу)</w:t>
            </w:r>
          </w:p>
        </w:tc>
      </w:tr>
      <w:tr w:rsidR="00304392" w:rsidRPr="003B4903" w:rsidTr="003B4903">
        <w:trPr>
          <w:cantSplit/>
          <w:trHeight w:val="20"/>
        </w:trPr>
        <w:tc>
          <w:tcPr>
            <w:tcW w:w="1872" w:type="dxa"/>
            <w:vAlign w:val="center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 xml:space="preserve">1 08 07173 01 3000 110 </w:t>
            </w:r>
          </w:p>
        </w:tc>
        <w:tc>
          <w:tcPr>
            <w:tcW w:w="4388" w:type="dxa"/>
            <w:vAlign w:val="bottom"/>
          </w:tcPr>
          <w:p w:rsidR="00304392" w:rsidRPr="003B4903" w:rsidRDefault="00304392" w:rsidP="003B4903">
            <w:pPr>
              <w:spacing w:after="0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Государственная пошлина за выдачу органом местного самоуправления городского округа специального разрешения на движение по автомобильным дорогам транспортных средств, осуществляющих перевозки опасных, тяжеловесных и (или) крупногабаритных грузов, зачисляемая в бюджеты городских округов (суммы денежных взысканий (штрафов) по соответствующему платежу согласно законодательству Российской Федерации)</w:t>
            </w:r>
          </w:p>
        </w:tc>
      </w:tr>
      <w:tr w:rsidR="00304392" w:rsidRPr="003B4903" w:rsidTr="003B4903">
        <w:trPr>
          <w:cantSplit/>
          <w:trHeight w:val="20"/>
        </w:trPr>
        <w:tc>
          <w:tcPr>
            <w:tcW w:w="1872" w:type="dxa"/>
            <w:vAlign w:val="center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 xml:space="preserve">1 08 07173 01 4000 110 </w:t>
            </w:r>
          </w:p>
        </w:tc>
        <w:tc>
          <w:tcPr>
            <w:tcW w:w="4388" w:type="dxa"/>
            <w:vAlign w:val="bottom"/>
          </w:tcPr>
          <w:p w:rsidR="00304392" w:rsidRPr="003B4903" w:rsidRDefault="00304392" w:rsidP="003B4903">
            <w:pPr>
              <w:spacing w:after="0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Государственная пошлина за выдачу органом местного самоуправления городского округа специального разрешения на движение по автомобильным дорогам транспортных средств, осуществляющих перевозки опасных, тяжеловесных и (или) крупногабаритных грузов, зачисляемая в бюджеты городских округов (прочие поступления)</w:t>
            </w:r>
          </w:p>
        </w:tc>
      </w:tr>
      <w:tr w:rsidR="00304392" w:rsidRPr="003B4903" w:rsidTr="003B4903">
        <w:trPr>
          <w:cantSplit/>
          <w:trHeight w:val="20"/>
        </w:trPr>
        <w:tc>
          <w:tcPr>
            <w:tcW w:w="1872" w:type="dxa"/>
            <w:vAlign w:val="center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 xml:space="preserve">1 08 07173 01 5000 110 </w:t>
            </w:r>
          </w:p>
        </w:tc>
        <w:tc>
          <w:tcPr>
            <w:tcW w:w="4388" w:type="dxa"/>
            <w:vAlign w:val="bottom"/>
          </w:tcPr>
          <w:p w:rsidR="00304392" w:rsidRPr="003B4903" w:rsidRDefault="00304392" w:rsidP="003B4903">
            <w:pPr>
              <w:spacing w:after="0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Государственная пошлина за выдачу органом местного самоуправления городского округа специального разрешения на движение по автомобильным дорогам транспортных средств, осуществляющих перевозки опасных, тяжеловесных и (или) крупногабаритных грузов, зачисляемая в бюджеты городских округов (уплата процентов, начисленных на суммы излишне взысканных (уплаченных) платежей, а также при нарушении сроков их возврата)</w:t>
            </w:r>
          </w:p>
        </w:tc>
      </w:tr>
      <w:tr w:rsidR="00304392" w:rsidRPr="003B4903" w:rsidTr="003B4903">
        <w:trPr>
          <w:cantSplit/>
          <w:trHeight w:val="20"/>
        </w:trPr>
        <w:tc>
          <w:tcPr>
            <w:tcW w:w="1872" w:type="dxa"/>
            <w:vAlign w:val="center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1 11 01040 04 0000 120</w:t>
            </w:r>
          </w:p>
        </w:tc>
        <w:tc>
          <w:tcPr>
            <w:tcW w:w="4388" w:type="dxa"/>
            <w:vAlign w:val="bottom"/>
          </w:tcPr>
          <w:p w:rsidR="00304392" w:rsidRPr="003B4903" w:rsidRDefault="00304392" w:rsidP="003B4903">
            <w:pPr>
              <w:spacing w:after="0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Доходы в виде прибыли, приходящейся на доли в уставных (складочных) капиталах хозяйственных товариществ и обществ, или дивидендов по акциям, принадлежащим городским округам</w:t>
            </w:r>
          </w:p>
        </w:tc>
      </w:tr>
      <w:tr w:rsidR="00304392" w:rsidRPr="003B4903" w:rsidTr="003B4903">
        <w:trPr>
          <w:cantSplit/>
          <w:trHeight w:val="20"/>
        </w:trPr>
        <w:tc>
          <w:tcPr>
            <w:tcW w:w="1872" w:type="dxa"/>
            <w:vAlign w:val="center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1 11 05012 04 0000 120</w:t>
            </w:r>
          </w:p>
        </w:tc>
        <w:tc>
          <w:tcPr>
            <w:tcW w:w="4388" w:type="dxa"/>
            <w:vAlign w:val="bottom"/>
          </w:tcPr>
          <w:p w:rsidR="00304392" w:rsidRPr="003B4903" w:rsidRDefault="00304392" w:rsidP="003B4903">
            <w:pPr>
              <w:spacing w:after="0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Доходы, получаемые в виде арендной платы за земельные участки, государственная собственность на которые не разграничена и которые расположены в границах городских округов, а также средства от продажи права на заключение договоров аренды указанных земельных участков</w:t>
            </w:r>
          </w:p>
        </w:tc>
      </w:tr>
      <w:tr w:rsidR="00304392" w:rsidRPr="003B4903" w:rsidTr="003B4903">
        <w:trPr>
          <w:cantSplit/>
          <w:trHeight w:val="20"/>
        </w:trPr>
        <w:tc>
          <w:tcPr>
            <w:tcW w:w="1872" w:type="dxa"/>
            <w:vAlign w:val="center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1 11 05024 04 0000 120</w:t>
            </w:r>
          </w:p>
        </w:tc>
        <w:tc>
          <w:tcPr>
            <w:tcW w:w="4388" w:type="dxa"/>
            <w:vAlign w:val="bottom"/>
          </w:tcPr>
          <w:p w:rsidR="00304392" w:rsidRPr="003B4903" w:rsidRDefault="00304392" w:rsidP="003B4903">
            <w:pPr>
              <w:spacing w:after="0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Доходы, получаемые в виде арендной платы, а также средства от продажи права на заключение договоров аренды за земли, находящиеся в собственности городских округов (за исключением земельных участков муниципальных бюджетных и автономных учреждений)</w:t>
            </w:r>
          </w:p>
        </w:tc>
      </w:tr>
      <w:tr w:rsidR="00304392" w:rsidRPr="003B4903" w:rsidTr="003B4903">
        <w:trPr>
          <w:cantSplit/>
          <w:trHeight w:val="20"/>
        </w:trPr>
        <w:tc>
          <w:tcPr>
            <w:tcW w:w="1872" w:type="dxa"/>
            <w:vAlign w:val="center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1 11 05034 04 0000 120</w:t>
            </w:r>
          </w:p>
        </w:tc>
        <w:tc>
          <w:tcPr>
            <w:tcW w:w="4388" w:type="dxa"/>
            <w:vAlign w:val="bottom"/>
          </w:tcPr>
          <w:p w:rsidR="00304392" w:rsidRPr="003B4903" w:rsidRDefault="00304392" w:rsidP="003B4903">
            <w:pPr>
              <w:spacing w:after="0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Доходы от сдачи в аренду имущества, находящегося в оперативном управлении органов управления городских округов и созданных ими учреждений (за исключением имущества муниципальных бюджетных и автономных учреждений)</w:t>
            </w:r>
          </w:p>
        </w:tc>
      </w:tr>
      <w:tr w:rsidR="00304392" w:rsidRPr="003B4903" w:rsidTr="003B4903">
        <w:trPr>
          <w:cantSplit/>
          <w:trHeight w:val="20"/>
        </w:trPr>
        <w:tc>
          <w:tcPr>
            <w:tcW w:w="1872" w:type="dxa"/>
            <w:vAlign w:val="center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1 11 07014 04 0000 120</w:t>
            </w:r>
          </w:p>
        </w:tc>
        <w:tc>
          <w:tcPr>
            <w:tcW w:w="4388" w:type="dxa"/>
            <w:vAlign w:val="bottom"/>
          </w:tcPr>
          <w:p w:rsidR="00304392" w:rsidRPr="003B4903" w:rsidRDefault="00304392" w:rsidP="003B4903">
            <w:pPr>
              <w:spacing w:after="0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Доходы от перечисления части прибыли, остающейся после уплаты налогов и иных обязательных платежей муниципальных унитарных предприятий, созданных городскими округами</w:t>
            </w:r>
          </w:p>
        </w:tc>
      </w:tr>
      <w:tr w:rsidR="00304392" w:rsidRPr="003B4903" w:rsidTr="003B4903">
        <w:trPr>
          <w:cantSplit/>
          <w:trHeight w:val="20"/>
        </w:trPr>
        <w:tc>
          <w:tcPr>
            <w:tcW w:w="1872" w:type="dxa"/>
            <w:vAlign w:val="center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1 11 09044 04 0000 120</w:t>
            </w:r>
          </w:p>
        </w:tc>
        <w:tc>
          <w:tcPr>
            <w:tcW w:w="4388" w:type="dxa"/>
            <w:vAlign w:val="bottom"/>
          </w:tcPr>
          <w:p w:rsidR="00304392" w:rsidRPr="003B4903" w:rsidRDefault="00304392" w:rsidP="003B4903">
            <w:pPr>
              <w:spacing w:after="0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Прочие поступления от использования имущества, находящегося в собственности городских округов (за исключением имущества муниципальных бюджетных и автономных учреждений, а также имущества муниципальных унитарных предприятий, в том числе казенных)</w:t>
            </w:r>
          </w:p>
        </w:tc>
      </w:tr>
      <w:tr w:rsidR="00304392" w:rsidRPr="003B4903" w:rsidTr="003B4903">
        <w:trPr>
          <w:cantSplit/>
          <w:trHeight w:val="20"/>
        </w:trPr>
        <w:tc>
          <w:tcPr>
            <w:tcW w:w="1872" w:type="dxa"/>
            <w:vAlign w:val="center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 xml:space="preserve">1 13 01994 04 0000 130 </w:t>
            </w:r>
          </w:p>
        </w:tc>
        <w:tc>
          <w:tcPr>
            <w:tcW w:w="4388" w:type="dxa"/>
            <w:vAlign w:val="bottom"/>
          </w:tcPr>
          <w:p w:rsidR="00304392" w:rsidRPr="003B4903" w:rsidRDefault="00304392" w:rsidP="003B4903">
            <w:pPr>
              <w:spacing w:after="0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Прочие доходы от оказания платных услуг (работ) получателями средств бюджетов городских округов</w:t>
            </w:r>
          </w:p>
        </w:tc>
      </w:tr>
      <w:tr w:rsidR="00304392" w:rsidRPr="003B4903" w:rsidTr="003B4903">
        <w:trPr>
          <w:cantSplit/>
          <w:trHeight w:val="20"/>
        </w:trPr>
        <w:tc>
          <w:tcPr>
            <w:tcW w:w="1872" w:type="dxa"/>
            <w:vAlign w:val="center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 xml:space="preserve">1 13 02064 04 0000 130 </w:t>
            </w:r>
          </w:p>
        </w:tc>
        <w:tc>
          <w:tcPr>
            <w:tcW w:w="4388" w:type="dxa"/>
            <w:vAlign w:val="bottom"/>
          </w:tcPr>
          <w:p w:rsidR="00304392" w:rsidRPr="003B4903" w:rsidRDefault="00304392" w:rsidP="003B4903">
            <w:pPr>
              <w:spacing w:after="0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Доходы, поступающие в порядке возмещения расходов, понесенных в связи с эксплуатацией имущества городских округов</w:t>
            </w:r>
          </w:p>
        </w:tc>
      </w:tr>
      <w:tr w:rsidR="00304392" w:rsidRPr="003B4903" w:rsidTr="003B4903">
        <w:trPr>
          <w:cantSplit/>
          <w:trHeight w:val="20"/>
        </w:trPr>
        <w:tc>
          <w:tcPr>
            <w:tcW w:w="1872" w:type="dxa"/>
            <w:vAlign w:val="center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 xml:space="preserve">1 13 02994 04 0000 130 </w:t>
            </w:r>
          </w:p>
        </w:tc>
        <w:tc>
          <w:tcPr>
            <w:tcW w:w="4388" w:type="dxa"/>
            <w:vAlign w:val="bottom"/>
          </w:tcPr>
          <w:p w:rsidR="00304392" w:rsidRPr="003B4903" w:rsidRDefault="00304392" w:rsidP="003B4903">
            <w:pPr>
              <w:spacing w:after="0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Прочие доходы от компенсации затрат бюджетов городских округов</w:t>
            </w:r>
          </w:p>
        </w:tc>
      </w:tr>
      <w:tr w:rsidR="00304392" w:rsidRPr="003B4903" w:rsidTr="003B4903">
        <w:trPr>
          <w:cantSplit/>
          <w:trHeight w:val="20"/>
        </w:trPr>
        <w:tc>
          <w:tcPr>
            <w:tcW w:w="1872" w:type="dxa"/>
            <w:vAlign w:val="center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1 14 01040 04 0000 410</w:t>
            </w:r>
          </w:p>
        </w:tc>
        <w:tc>
          <w:tcPr>
            <w:tcW w:w="4388" w:type="dxa"/>
            <w:vAlign w:val="bottom"/>
          </w:tcPr>
          <w:p w:rsidR="00304392" w:rsidRPr="003B4903" w:rsidRDefault="00304392" w:rsidP="003B4903">
            <w:pPr>
              <w:spacing w:after="0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Доходы от продажи квартир, находящихся в собственности городских округов</w:t>
            </w:r>
          </w:p>
        </w:tc>
      </w:tr>
      <w:tr w:rsidR="00304392" w:rsidRPr="003B4903" w:rsidTr="003B4903">
        <w:trPr>
          <w:cantSplit/>
          <w:trHeight w:val="20"/>
        </w:trPr>
        <w:tc>
          <w:tcPr>
            <w:tcW w:w="1872" w:type="dxa"/>
            <w:vAlign w:val="center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1 14 02043 04 0000 410</w:t>
            </w:r>
          </w:p>
        </w:tc>
        <w:tc>
          <w:tcPr>
            <w:tcW w:w="4388" w:type="dxa"/>
            <w:vAlign w:val="bottom"/>
          </w:tcPr>
          <w:p w:rsidR="00304392" w:rsidRPr="003B4903" w:rsidRDefault="00304392" w:rsidP="003B4903">
            <w:pPr>
              <w:spacing w:after="0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Доходы от реализации иного имущества, находящегося в собственности городских округов (за исключением имущества муниципальных бюджетных и автономных учреждений, а также имущества муниципальных унитарных предприятий, в том числе казенных), в части реализации основных средств по указанному имуществу</w:t>
            </w:r>
          </w:p>
        </w:tc>
      </w:tr>
      <w:tr w:rsidR="00304392" w:rsidRPr="003B4903" w:rsidTr="003B4903">
        <w:trPr>
          <w:cantSplit/>
          <w:trHeight w:val="20"/>
        </w:trPr>
        <w:tc>
          <w:tcPr>
            <w:tcW w:w="1872" w:type="dxa"/>
            <w:vAlign w:val="center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1 14 02043 04 0000 440</w:t>
            </w:r>
          </w:p>
        </w:tc>
        <w:tc>
          <w:tcPr>
            <w:tcW w:w="4388" w:type="dxa"/>
            <w:vAlign w:val="bottom"/>
          </w:tcPr>
          <w:p w:rsidR="00304392" w:rsidRPr="003B4903" w:rsidRDefault="00304392" w:rsidP="003B4903">
            <w:pPr>
              <w:spacing w:after="0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Доходы от реализации иного имущества, находящегося в собственности городских округов (за исключением имущества муниципальных бюджетных и автономных учреждений, а также имущества муниципальных унитарных предприятий, в том числе казенных), в части реализации материальных запасов по указанному имуществу</w:t>
            </w:r>
          </w:p>
        </w:tc>
      </w:tr>
      <w:tr w:rsidR="00304392" w:rsidRPr="003B4903" w:rsidTr="003B4903">
        <w:trPr>
          <w:cantSplit/>
          <w:trHeight w:val="20"/>
        </w:trPr>
        <w:tc>
          <w:tcPr>
            <w:tcW w:w="1872" w:type="dxa"/>
            <w:vAlign w:val="center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1 14 06012 04 0000 430</w:t>
            </w:r>
          </w:p>
        </w:tc>
        <w:tc>
          <w:tcPr>
            <w:tcW w:w="4388" w:type="dxa"/>
            <w:vAlign w:val="bottom"/>
          </w:tcPr>
          <w:p w:rsidR="00304392" w:rsidRPr="003B4903" w:rsidRDefault="00304392" w:rsidP="003B4903">
            <w:pPr>
              <w:spacing w:after="0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Доходы от продажи земельных участков, государственная собственность на которые не разграничена и которые расположены в границах городских округов</w:t>
            </w:r>
          </w:p>
        </w:tc>
      </w:tr>
      <w:tr w:rsidR="00304392" w:rsidRPr="003B4903" w:rsidTr="003B4903">
        <w:trPr>
          <w:cantSplit/>
          <w:trHeight w:val="20"/>
        </w:trPr>
        <w:tc>
          <w:tcPr>
            <w:tcW w:w="1872" w:type="dxa"/>
            <w:vAlign w:val="center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1 14 06024 04 0000 430</w:t>
            </w:r>
          </w:p>
        </w:tc>
        <w:tc>
          <w:tcPr>
            <w:tcW w:w="4388" w:type="dxa"/>
            <w:vAlign w:val="bottom"/>
          </w:tcPr>
          <w:p w:rsidR="00304392" w:rsidRPr="003B4903" w:rsidRDefault="00304392" w:rsidP="003B4903">
            <w:pPr>
              <w:spacing w:after="0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Доходы от продажи земельных участков, находящихся в собственности городских округов (за исключением земельных участков муниципальных бюджетных и автономных учреждений)</w:t>
            </w:r>
          </w:p>
        </w:tc>
      </w:tr>
      <w:tr w:rsidR="00304392" w:rsidRPr="003B4903" w:rsidTr="003B4903">
        <w:trPr>
          <w:cantSplit/>
          <w:trHeight w:val="20"/>
        </w:trPr>
        <w:tc>
          <w:tcPr>
            <w:tcW w:w="1872" w:type="dxa"/>
            <w:vAlign w:val="center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1 16 18040 04 0000 140</w:t>
            </w:r>
          </w:p>
        </w:tc>
        <w:tc>
          <w:tcPr>
            <w:tcW w:w="4388" w:type="dxa"/>
            <w:vAlign w:val="bottom"/>
          </w:tcPr>
          <w:p w:rsidR="00304392" w:rsidRPr="003B4903" w:rsidRDefault="00304392" w:rsidP="003B4903">
            <w:pPr>
              <w:spacing w:after="0"/>
              <w:jc w:val="both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Денежные взыскания (штрафы) за нарушение бюджетного законодательства (в части бюджетов городских округов)</w:t>
            </w:r>
          </w:p>
        </w:tc>
      </w:tr>
      <w:tr w:rsidR="00304392" w:rsidRPr="003B4903" w:rsidTr="003B4903">
        <w:trPr>
          <w:cantSplit/>
          <w:trHeight w:val="20"/>
        </w:trPr>
        <w:tc>
          <w:tcPr>
            <w:tcW w:w="1872" w:type="dxa"/>
            <w:vAlign w:val="center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1 16 23041 04 0000 140</w:t>
            </w:r>
          </w:p>
        </w:tc>
        <w:tc>
          <w:tcPr>
            <w:tcW w:w="4388" w:type="dxa"/>
            <w:vAlign w:val="bottom"/>
          </w:tcPr>
          <w:p w:rsidR="00304392" w:rsidRPr="003B4903" w:rsidRDefault="00304392" w:rsidP="003B4903">
            <w:pPr>
              <w:spacing w:after="0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Доходы от возмещения ущерба при возникновении страховых случаев по обязательному страхованию гражданской ответственности, когда выгодоприобретателями выступают получатели средств бюджетов городских округов</w:t>
            </w:r>
          </w:p>
        </w:tc>
      </w:tr>
      <w:tr w:rsidR="00304392" w:rsidRPr="003B4903" w:rsidTr="003B4903">
        <w:trPr>
          <w:cantSplit/>
          <w:trHeight w:val="20"/>
        </w:trPr>
        <w:tc>
          <w:tcPr>
            <w:tcW w:w="1872" w:type="dxa"/>
            <w:vAlign w:val="center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1 16 23042 04 0000 140</w:t>
            </w:r>
          </w:p>
        </w:tc>
        <w:tc>
          <w:tcPr>
            <w:tcW w:w="4388" w:type="dxa"/>
            <w:vAlign w:val="bottom"/>
          </w:tcPr>
          <w:p w:rsidR="00304392" w:rsidRPr="003B4903" w:rsidRDefault="00304392" w:rsidP="003B4903">
            <w:pPr>
              <w:spacing w:after="0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Доходы от возмещения ущерба при возникновении иных страховых случаев, когда выгодоприобретателями выступают получатели средств бюджетов городских округов</w:t>
            </w:r>
          </w:p>
        </w:tc>
      </w:tr>
      <w:tr w:rsidR="00304392" w:rsidRPr="003B4903" w:rsidTr="003B4903">
        <w:trPr>
          <w:cantSplit/>
          <w:trHeight w:val="20"/>
        </w:trPr>
        <w:tc>
          <w:tcPr>
            <w:tcW w:w="1872" w:type="dxa"/>
            <w:vAlign w:val="center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 xml:space="preserve">1 16 33040 04 0000 140 </w:t>
            </w:r>
          </w:p>
        </w:tc>
        <w:tc>
          <w:tcPr>
            <w:tcW w:w="4388" w:type="dxa"/>
            <w:vAlign w:val="bottom"/>
          </w:tcPr>
          <w:p w:rsidR="00304392" w:rsidRPr="003B4903" w:rsidRDefault="00304392" w:rsidP="003B4903">
            <w:pPr>
              <w:spacing w:after="0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Денежные взыскания (штрафы) за нарушение законодательства Российской Федерации о контрактной системе в сфере закупок товаров, работ, услуг для обеспечения государственных и муниципальных нужд для нужд городских округов</w:t>
            </w:r>
          </w:p>
        </w:tc>
      </w:tr>
      <w:tr w:rsidR="00304392" w:rsidRPr="003B4903" w:rsidTr="003B4903">
        <w:trPr>
          <w:cantSplit/>
          <w:trHeight w:val="20"/>
        </w:trPr>
        <w:tc>
          <w:tcPr>
            <w:tcW w:w="1872" w:type="dxa"/>
            <w:vAlign w:val="center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1 16 90040 04 0000 140</w:t>
            </w:r>
          </w:p>
        </w:tc>
        <w:tc>
          <w:tcPr>
            <w:tcW w:w="4388" w:type="dxa"/>
            <w:vAlign w:val="bottom"/>
          </w:tcPr>
          <w:p w:rsidR="00304392" w:rsidRPr="003B4903" w:rsidRDefault="00304392" w:rsidP="003B4903">
            <w:pPr>
              <w:spacing w:after="0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304392" w:rsidRPr="003B4903" w:rsidTr="003B4903">
        <w:trPr>
          <w:cantSplit/>
          <w:trHeight w:val="20"/>
        </w:trPr>
        <w:tc>
          <w:tcPr>
            <w:tcW w:w="1872" w:type="dxa"/>
            <w:vAlign w:val="center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1 17 01040 04 0000 180</w:t>
            </w:r>
          </w:p>
        </w:tc>
        <w:tc>
          <w:tcPr>
            <w:tcW w:w="4388" w:type="dxa"/>
            <w:vAlign w:val="bottom"/>
          </w:tcPr>
          <w:p w:rsidR="00304392" w:rsidRPr="003B4903" w:rsidRDefault="00304392" w:rsidP="003B4903">
            <w:pPr>
              <w:spacing w:after="0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Невыясненные поступления, зачисляемые в бюджеты городских округов</w:t>
            </w:r>
          </w:p>
        </w:tc>
      </w:tr>
      <w:tr w:rsidR="00304392" w:rsidRPr="003B4903" w:rsidTr="003B4903">
        <w:trPr>
          <w:cantSplit/>
          <w:trHeight w:val="20"/>
        </w:trPr>
        <w:tc>
          <w:tcPr>
            <w:tcW w:w="1872" w:type="dxa"/>
            <w:vAlign w:val="center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1 17 05040 04 0000 180</w:t>
            </w:r>
          </w:p>
        </w:tc>
        <w:tc>
          <w:tcPr>
            <w:tcW w:w="4388" w:type="dxa"/>
            <w:vAlign w:val="center"/>
          </w:tcPr>
          <w:p w:rsidR="00304392" w:rsidRPr="003B4903" w:rsidRDefault="00304392" w:rsidP="003B4903">
            <w:pPr>
              <w:spacing w:after="0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Прочие неналоговые доходы бюджетов городских округов</w:t>
            </w:r>
          </w:p>
        </w:tc>
      </w:tr>
      <w:tr w:rsidR="00304392" w:rsidRPr="003B4903" w:rsidTr="003B4903">
        <w:trPr>
          <w:cantSplit/>
          <w:trHeight w:val="20"/>
        </w:trPr>
        <w:tc>
          <w:tcPr>
            <w:tcW w:w="1872" w:type="dxa"/>
            <w:vAlign w:val="center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1 18 04000 04 0000 180</w:t>
            </w:r>
          </w:p>
        </w:tc>
        <w:tc>
          <w:tcPr>
            <w:tcW w:w="4388" w:type="dxa"/>
            <w:vAlign w:val="bottom"/>
          </w:tcPr>
          <w:p w:rsidR="00304392" w:rsidRPr="003B4903" w:rsidRDefault="00304392" w:rsidP="003B4903">
            <w:pPr>
              <w:spacing w:after="0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Поступления в бюджеты городских округов (перечисления из бюджетов городских округов) по урегулированию расчетов между бюджетами бюджетной системы Российской Федерации по распределенным доходам</w:t>
            </w:r>
          </w:p>
        </w:tc>
      </w:tr>
      <w:tr w:rsidR="00304392" w:rsidRPr="003B4903" w:rsidTr="003B4903">
        <w:trPr>
          <w:cantSplit/>
          <w:trHeight w:val="20"/>
        </w:trPr>
        <w:tc>
          <w:tcPr>
            <w:tcW w:w="1872" w:type="dxa"/>
            <w:vAlign w:val="center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040</w:t>
            </w:r>
          </w:p>
        </w:tc>
        <w:tc>
          <w:tcPr>
            <w:tcW w:w="3085" w:type="dxa"/>
            <w:vAlign w:val="center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2 00 00000 00 0000 000</w:t>
            </w:r>
          </w:p>
        </w:tc>
        <w:tc>
          <w:tcPr>
            <w:tcW w:w="4388" w:type="dxa"/>
            <w:vAlign w:val="bottom"/>
          </w:tcPr>
          <w:p w:rsidR="00304392" w:rsidRPr="003B4903" w:rsidRDefault="00304392" w:rsidP="003B4903">
            <w:pPr>
              <w:spacing w:after="0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Безвозмездные поступления &lt;*&gt;</w:t>
            </w:r>
          </w:p>
        </w:tc>
      </w:tr>
      <w:tr w:rsidR="00304392" w:rsidRPr="003B4903" w:rsidTr="003B4903">
        <w:trPr>
          <w:cantSplit/>
          <w:trHeight w:val="20"/>
        </w:trPr>
        <w:tc>
          <w:tcPr>
            <w:tcW w:w="9345" w:type="dxa"/>
            <w:gridSpan w:val="3"/>
            <w:vAlign w:val="center"/>
          </w:tcPr>
          <w:p w:rsidR="00304392" w:rsidRPr="003B4903" w:rsidRDefault="00304392" w:rsidP="003B4903">
            <w:pPr>
              <w:spacing w:after="0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  <w:lang w:val="en-US"/>
              </w:rPr>
              <w:t>II</w:t>
            </w:r>
            <w:r w:rsidRPr="003B4903">
              <w:rPr>
                <w:rFonts w:ascii="Times New Roman" w:hAnsi="Times New Roman"/>
              </w:rPr>
              <w:t>.</w:t>
            </w:r>
            <w:r w:rsidRPr="003B4903">
              <w:t xml:space="preserve"> </w:t>
            </w:r>
            <w:r w:rsidRPr="003B4903">
              <w:rPr>
                <w:rFonts w:ascii="Times New Roman" w:hAnsi="Times New Roman"/>
              </w:rPr>
              <w:t>Органы государственной власти, государственные органы Ханты-Мансийского автономного округа - Югры и территориальные органы Федеральных органов исполнительной власти</w:t>
            </w:r>
          </w:p>
        </w:tc>
      </w:tr>
      <w:tr w:rsidR="00304392" w:rsidRPr="003B4903" w:rsidTr="003B4903">
        <w:trPr>
          <w:cantSplit/>
          <w:trHeight w:val="20"/>
        </w:trPr>
        <w:tc>
          <w:tcPr>
            <w:tcW w:w="1872" w:type="dxa"/>
            <w:vAlign w:val="center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048</w:t>
            </w:r>
          </w:p>
        </w:tc>
        <w:tc>
          <w:tcPr>
            <w:tcW w:w="3085" w:type="dxa"/>
            <w:vAlign w:val="center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4388" w:type="dxa"/>
            <w:vAlign w:val="bottom"/>
          </w:tcPr>
          <w:p w:rsidR="00304392" w:rsidRPr="003B4903" w:rsidRDefault="00304392" w:rsidP="003B4903">
            <w:pPr>
              <w:spacing w:after="0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Управление Федеральной службы по надзору в сфере природопользования (Росприроднадзора) по Ханты-Мансийскому автономному округу - Югре</w:t>
            </w:r>
          </w:p>
        </w:tc>
      </w:tr>
      <w:tr w:rsidR="00304392" w:rsidRPr="003B4903" w:rsidTr="003B4903">
        <w:trPr>
          <w:cantSplit/>
          <w:trHeight w:val="20"/>
        </w:trPr>
        <w:tc>
          <w:tcPr>
            <w:tcW w:w="1872" w:type="dxa"/>
            <w:vAlign w:val="center"/>
          </w:tcPr>
          <w:p w:rsidR="00304392" w:rsidRPr="003B4903" w:rsidRDefault="00304392" w:rsidP="003B49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048</w:t>
            </w:r>
          </w:p>
        </w:tc>
        <w:tc>
          <w:tcPr>
            <w:tcW w:w="3085" w:type="dxa"/>
            <w:vAlign w:val="center"/>
          </w:tcPr>
          <w:p w:rsidR="00304392" w:rsidRPr="003B4903" w:rsidRDefault="00304392" w:rsidP="003B49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1 12 01000 01 0000 120</w:t>
            </w:r>
          </w:p>
        </w:tc>
        <w:tc>
          <w:tcPr>
            <w:tcW w:w="4388" w:type="dxa"/>
            <w:vAlign w:val="center"/>
          </w:tcPr>
          <w:p w:rsidR="00304392" w:rsidRPr="003B4903" w:rsidRDefault="00304392" w:rsidP="003B490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 xml:space="preserve">Плата за негативное воздействие на окружающую среду </w:t>
            </w:r>
            <w:hyperlink w:anchor="Par496" w:history="1">
              <w:r w:rsidRPr="003B4903">
                <w:rPr>
                  <w:rFonts w:ascii="Times New Roman" w:hAnsi="Times New Roman"/>
                </w:rPr>
                <w:t>&lt;**&gt;</w:t>
              </w:r>
            </w:hyperlink>
          </w:p>
        </w:tc>
      </w:tr>
      <w:tr w:rsidR="00304392" w:rsidRPr="003B4903" w:rsidTr="003B4903">
        <w:trPr>
          <w:cantSplit/>
          <w:trHeight w:val="20"/>
        </w:trPr>
        <w:tc>
          <w:tcPr>
            <w:tcW w:w="1872" w:type="dxa"/>
            <w:vAlign w:val="center"/>
          </w:tcPr>
          <w:p w:rsidR="00304392" w:rsidRPr="003B4903" w:rsidRDefault="00304392" w:rsidP="003B49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048</w:t>
            </w:r>
          </w:p>
        </w:tc>
        <w:tc>
          <w:tcPr>
            <w:tcW w:w="3085" w:type="dxa"/>
            <w:vAlign w:val="center"/>
          </w:tcPr>
          <w:p w:rsidR="00304392" w:rsidRPr="003B4903" w:rsidRDefault="00304392" w:rsidP="003B49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1 16 35020 04 0000 140</w:t>
            </w:r>
          </w:p>
        </w:tc>
        <w:tc>
          <w:tcPr>
            <w:tcW w:w="4388" w:type="dxa"/>
            <w:vAlign w:val="center"/>
          </w:tcPr>
          <w:p w:rsidR="00304392" w:rsidRPr="003B4903" w:rsidRDefault="00304392" w:rsidP="003B490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Суммы по искам о возмещении вреда, причиненного окружающей среде, подлежащие зачислению в бюджеты городских округов</w:t>
            </w:r>
          </w:p>
        </w:tc>
      </w:tr>
      <w:tr w:rsidR="00304392" w:rsidRPr="003B4903" w:rsidTr="003B4903">
        <w:trPr>
          <w:cantSplit/>
          <w:trHeight w:val="20"/>
        </w:trPr>
        <w:tc>
          <w:tcPr>
            <w:tcW w:w="1872" w:type="dxa"/>
            <w:vAlign w:val="center"/>
          </w:tcPr>
          <w:p w:rsidR="00304392" w:rsidRPr="003B4903" w:rsidRDefault="00304392" w:rsidP="003B49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048</w:t>
            </w:r>
          </w:p>
        </w:tc>
        <w:tc>
          <w:tcPr>
            <w:tcW w:w="3085" w:type="dxa"/>
            <w:vAlign w:val="center"/>
          </w:tcPr>
          <w:p w:rsidR="00304392" w:rsidRPr="003B4903" w:rsidRDefault="00304392" w:rsidP="003B49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1 16 90040 04 0000 140</w:t>
            </w:r>
          </w:p>
        </w:tc>
        <w:tc>
          <w:tcPr>
            <w:tcW w:w="4388" w:type="dxa"/>
            <w:vAlign w:val="center"/>
          </w:tcPr>
          <w:p w:rsidR="00304392" w:rsidRPr="003B4903" w:rsidRDefault="00304392" w:rsidP="003B490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304392" w:rsidRPr="003B4903" w:rsidTr="003B4903">
        <w:trPr>
          <w:cantSplit/>
          <w:trHeight w:val="20"/>
        </w:trPr>
        <w:tc>
          <w:tcPr>
            <w:tcW w:w="1872" w:type="dxa"/>
            <w:vAlign w:val="bottom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100</w:t>
            </w:r>
          </w:p>
        </w:tc>
        <w:tc>
          <w:tcPr>
            <w:tcW w:w="3085" w:type="dxa"/>
            <w:vAlign w:val="bottom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 </w:t>
            </w:r>
          </w:p>
        </w:tc>
        <w:tc>
          <w:tcPr>
            <w:tcW w:w="4388" w:type="dxa"/>
            <w:vAlign w:val="bottom"/>
          </w:tcPr>
          <w:p w:rsidR="00304392" w:rsidRPr="003B4903" w:rsidRDefault="00304392" w:rsidP="003B4903">
            <w:pPr>
              <w:spacing w:after="0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Управление Федерального казначейства по Ханты-Мансийскому автономному округу - Югре</w:t>
            </w:r>
          </w:p>
        </w:tc>
      </w:tr>
      <w:tr w:rsidR="00304392" w:rsidRPr="003B4903" w:rsidTr="003B4903">
        <w:trPr>
          <w:cantSplit/>
          <w:trHeight w:val="20"/>
        </w:trPr>
        <w:tc>
          <w:tcPr>
            <w:tcW w:w="1872" w:type="dxa"/>
            <w:vAlign w:val="center"/>
          </w:tcPr>
          <w:p w:rsidR="00304392" w:rsidRPr="003B4903" w:rsidRDefault="00304392" w:rsidP="003B49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100</w:t>
            </w:r>
          </w:p>
        </w:tc>
        <w:tc>
          <w:tcPr>
            <w:tcW w:w="3085" w:type="dxa"/>
            <w:vAlign w:val="center"/>
          </w:tcPr>
          <w:p w:rsidR="00304392" w:rsidRPr="003B4903" w:rsidRDefault="00304392" w:rsidP="003B49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1 03 02000 01 0000 110</w:t>
            </w:r>
          </w:p>
        </w:tc>
        <w:tc>
          <w:tcPr>
            <w:tcW w:w="4388" w:type="dxa"/>
            <w:vAlign w:val="center"/>
          </w:tcPr>
          <w:p w:rsidR="00304392" w:rsidRPr="003B4903" w:rsidRDefault="00304392" w:rsidP="003B490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 xml:space="preserve">Акцизы по подакцизным товарам (продукции), производимым на территории Российской Федерации </w:t>
            </w:r>
            <w:hyperlink w:anchor="Par497" w:history="1">
              <w:r w:rsidRPr="003B4903">
                <w:rPr>
                  <w:rFonts w:ascii="Times New Roman" w:hAnsi="Times New Roman"/>
                </w:rPr>
                <w:t>&lt;***&gt;</w:t>
              </w:r>
            </w:hyperlink>
          </w:p>
        </w:tc>
      </w:tr>
      <w:tr w:rsidR="00304392" w:rsidRPr="003B4903" w:rsidTr="003B4903">
        <w:trPr>
          <w:cantSplit/>
          <w:trHeight w:val="20"/>
        </w:trPr>
        <w:tc>
          <w:tcPr>
            <w:tcW w:w="1872" w:type="dxa"/>
            <w:vAlign w:val="center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141</w:t>
            </w:r>
          </w:p>
        </w:tc>
        <w:tc>
          <w:tcPr>
            <w:tcW w:w="3085" w:type="dxa"/>
            <w:vAlign w:val="center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4388" w:type="dxa"/>
            <w:vAlign w:val="bottom"/>
          </w:tcPr>
          <w:p w:rsidR="00304392" w:rsidRPr="003B4903" w:rsidRDefault="00304392" w:rsidP="003B4903">
            <w:pPr>
              <w:spacing w:after="0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Управление Федеральной службы по надзору в сфере защиты прав потребителей и благополучия человека по Ханты-Мансийскому автономному округу - Югре</w:t>
            </w:r>
          </w:p>
        </w:tc>
      </w:tr>
      <w:tr w:rsidR="00304392" w:rsidRPr="003B4903" w:rsidTr="003B4903">
        <w:trPr>
          <w:cantSplit/>
          <w:trHeight w:val="20"/>
        </w:trPr>
        <w:tc>
          <w:tcPr>
            <w:tcW w:w="1872" w:type="dxa"/>
            <w:vAlign w:val="bottom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141</w:t>
            </w:r>
          </w:p>
        </w:tc>
        <w:tc>
          <w:tcPr>
            <w:tcW w:w="3085" w:type="dxa"/>
            <w:vAlign w:val="bottom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1 16 08010 01 0000 140</w:t>
            </w:r>
          </w:p>
        </w:tc>
        <w:tc>
          <w:tcPr>
            <w:tcW w:w="4388" w:type="dxa"/>
            <w:vAlign w:val="bottom"/>
          </w:tcPr>
          <w:p w:rsidR="00304392" w:rsidRPr="003B4903" w:rsidRDefault="00304392" w:rsidP="003B4903">
            <w:pPr>
              <w:spacing w:after="0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Денежные взыскания (штрафы) за административные правонарушения в области государственного регулирования производства и оборота этилового спирта, алкогольной, спиртосодержащей продукции</w:t>
            </w:r>
          </w:p>
        </w:tc>
      </w:tr>
      <w:tr w:rsidR="00304392" w:rsidRPr="003B4903" w:rsidTr="003B4903">
        <w:trPr>
          <w:cantSplit/>
          <w:trHeight w:val="20"/>
        </w:trPr>
        <w:tc>
          <w:tcPr>
            <w:tcW w:w="1872" w:type="dxa"/>
            <w:vAlign w:val="bottom"/>
          </w:tcPr>
          <w:p w:rsidR="00304392" w:rsidRPr="003B4903" w:rsidRDefault="00304392" w:rsidP="003B490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141</w:t>
            </w:r>
          </w:p>
        </w:tc>
        <w:tc>
          <w:tcPr>
            <w:tcW w:w="3085" w:type="dxa"/>
            <w:vAlign w:val="bottom"/>
          </w:tcPr>
          <w:p w:rsidR="00304392" w:rsidRPr="003B4903" w:rsidRDefault="00304392" w:rsidP="003B490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1 16 08020 01 0000 140</w:t>
            </w:r>
          </w:p>
        </w:tc>
        <w:tc>
          <w:tcPr>
            <w:tcW w:w="4388" w:type="dxa"/>
            <w:vAlign w:val="bottom"/>
          </w:tcPr>
          <w:p w:rsidR="00304392" w:rsidRPr="003B4903" w:rsidRDefault="00304392" w:rsidP="003B4903">
            <w:pPr>
              <w:spacing w:after="0" w:line="240" w:lineRule="auto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Денежные взыскания (штрафы) за административные правонарушения в области государственного регулирования производства и оборота табачной продукции</w:t>
            </w:r>
          </w:p>
        </w:tc>
      </w:tr>
      <w:tr w:rsidR="00304392" w:rsidRPr="003B4903" w:rsidTr="003B4903">
        <w:trPr>
          <w:cantSplit/>
          <w:trHeight w:val="20"/>
        </w:trPr>
        <w:tc>
          <w:tcPr>
            <w:tcW w:w="1872" w:type="dxa"/>
            <w:vAlign w:val="bottom"/>
          </w:tcPr>
          <w:p w:rsidR="00304392" w:rsidRPr="003B4903" w:rsidRDefault="00304392" w:rsidP="003B490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141</w:t>
            </w:r>
          </w:p>
        </w:tc>
        <w:tc>
          <w:tcPr>
            <w:tcW w:w="3085" w:type="dxa"/>
            <w:vAlign w:val="bottom"/>
          </w:tcPr>
          <w:p w:rsidR="00304392" w:rsidRPr="003B4903" w:rsidRDefault="00304392" w:rsidP="003B490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1 16 25050 01 0000 140</w:t>
            </w:r>
          </w:p>
        </w:tc>
        <w:tc>
          <w:tcPr>
            <w:tcW w:w="4388" w:type="dxa"/>
            <w:vAlign w:val="bottom"/>
          </w:tcPr>
          <w:p w:rsidR="00304392" w:rsidRPr="003B4903" w:rsidRDefault="00304392" w:rsidP="003B4903">
            <w:pPr>
              <w:spacing w:after="0" w:line="240" w:lineRule="auto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Денежные взыскания (штрафы) за нарушение законодательства в области охраны окружающей среды</w:t>
            </w:r>
          </w:p>
        </w:tc>
      </w:tr>
      <w:tr w:rsidR="00304392" w:rsidRPr="003B4903" w:rsidTr="003B4903">
        <w:trPr>
          <w:cantSplit/>
          <w:trHeight w:val="20"/>
        </w:trPr>
        <w:tc>
          <w:tcPr>
            <w:tcW w:w="1872" w:type="dxa"/>
            <w:vAlign w:val="bottom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141</w:t>
            </w:r>
          </w:p>
        </w:tc>
        <w:tc>
          <w:tcPr>
            <w:tcW w:w="3085" w:type="dxa"/>
            <w:vAlign w:val="bottom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1 16 28000 01 0000 140</w:t>
            </w:r>
          </w:p>
        </w:tc>
        <w:tc>
          <w:tcPr>
            <w:tcW w:w="4388" w:type="dxa"/>
            <w:vAlign w:val="bottom"/>
          </w:tcPr>
          <w:p w:rsidR="00304392" w:rsidRPr="003B4903" w:rsidRDefault="00304392" w:rsidP="003B4903">
            <w:pPr>
              <w:spacing w:after="0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Денежные взыскания (штрафы) за нарушение законодательства в области обеспечения санитарно-эпидемиологического благополучия человека и законодательства в сфере защиты прав потребителей</w:t>
            </w:r>
          </w:p>
        </w:tc>
      </w:tr>
      <w:tr w:rsidR="00304392" w:rsidRPr="003B4903" w:rsidTr="003B4903">
        <w:trPr>
          <w:cantSplit/>
          <w:trHeight w:val="20"/>
        </w:trPr>
        <w:tc>
          <w:tcPr>
            <w:tcW w:w="1872" w:type="dxa"/>
            <w:vAlign w:val="bottom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141</w:t>
            </w:r>
          </w:p>
        </w:tc>
        <w:tc>
          <w:tcPr>
            <w:tcW w:w="3085" w:type="dxa"/>
            <w:vAlign w:val="bottom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1 16 90040 04 0000 140</w:t>
            </w:r>
          </w:p>
        </w:tc>
        <w:tc>
          <w:tcPr>
            <w:tcW w:w="4388" w:type="dxa"/>
            <w:vAlign w:val="bottom"/>
          </w:tcPr>
          <w:p w:rsidR="00304392" w:rsidRPr="003B4903" w:rsidRDefault="00304392" w:rsidP="003B4903">
            <w:pPr>
              <w:spacing w:after="0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304392" w:rsidRPr="003B4903" w:rsidTr="003B4903">
        <w:trPr>
          <w:cantSplit/>
          <w:trHeight w:val="20"/>
        </w:trPr>
        <w:tc>
          <w:tcPr>
            <w:tcW w:w="1872" w:type="dxa"/>
            <w:vAlign w:val="center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161</w:t>
            </w:r>
          </w:p>
        </w:tc>
        <w:tc>
          <w:tcPr>
            <w:tcW w:w="3085" w:type="dxa"/>
            <w:vAlign w:val="center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4388" w:type="dxa"/>
            <w:vAlign w:val="bottom"/>
          </w:tcPr>
          <w:p w:rsidR="00304392" w:rsidRPr="003B4903" w:rsidRDefault="00304392" w:rsidP="003B4903">
            <w:pPr>
              <w:spacing w:after="0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Управление Федеральной антимонопольной службы по Ханты-Мансийскому автономному округу - Югре</w:t>
            </w:r>
          </w:p>
        </w:tc>
      </w:tr>
      <w:tr w:rsidR="00304392" w:rsidRPr="003B4903" w:rsidTr="003B4903">
        <w:trPr>
          <w:cantSplit/>
          <w:trHeight w:val="20"/>
        </w:trPr>
        <w:tc>
          <w:tcPr>
            <w:tcW w:w="1872" w:type="dxa"/>
            <w:vAlign w:val="center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161</w:t>
            </w:r>
          </w:p>
        </w:tc>
        <w:tc>
          <w:tcPr>
            <w:tcW w:w="3085" w:type="dxa"/>
            <w:vAlign w:val="center"/>
          </w:tcPr>
          <w:p w:rsidR="00304392" w:rsidRPr="003B4903" w:rsidRDefault="00304392" w:rsidP="003B49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1 16 33040 04 0000 140</w:t>
            </w:r>
          </w:p>
        </w:tc>
        <w:tc>
          <w:tcPr>
            <w:tcW w:w="4388" w:type="dxa"/>
            <w:vAlign w:val="center"/>
          </w:tcPr>
          <w:p w:rsidR="00304392" w:rsidRPr="003B4903" w:rsidRDefault="00304392" w:rsidP="003B490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Денежные взыскания (штрафы) за нарушение законодательства Российской Федерации о контрактной системе в сфере закупок товаров, работ, услуг для обеспечения государственных и муниципальных нужд для нужд городских округов</w:t>
            </w:r>
          </w:p>
        </w:tc>
      </w:tr>
      <w:tr w:rsidR="00304392" w:rsidRPr="003B4903" w:rsidTr="003B4903">
        <w:trPr>
          <w:cantSplit/>
          <w:trHeight w:val="20"/>
        </w:trPr>
        <w:tc>
          <w:tcPr>
            <w:tcW w:w="1872" w:type="dxa"/>
            <w:vAlign w:val="bottom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170</w:t>
            </w:r>
          </w:p>
        </w:tc>
        <w:tc>
          <w:tcPr>
            <w:tcW w:w="3085" w:type="dxa"/>
            <w:vAlign w:val="bottom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4388" w:type="dxa"/>
            <w:vAlign w:val="bottom"/>
          </w:tcPr>
          <w:p w:rsidR="00304392" w:rsidRPr="003B4903" w:rsidRDefault="00304392" w:rsidP="003B4903">
            <w:pPr>
              <w:spacing w:after="0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Служба государственного надзора за техническим состоянием самоходных машин и других видов техники Ханты-Мансийского автономного округа - Югры</w:t>
            </w:r>
            <w:r>
              <w:rPr>
                <w:noProof/>
                <w:lang w:eastAsia="ru-RU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Text Box 17" o:spid="_x0000_s1026" type="#_x0000_t75" style="position:absolute;margin-left:7.2pt;margin-top:0;width:7.2pt;height:16.2pt;z-index:2516582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F8nu&#10;0N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6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Text Box 34" o:spid="_x0000_s1027" type="#_x0000_t75" style="position:absolute;margin-left:7.2pt;margin-top:0;width:7.2pt;height:16.2pt;z-index:2516592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NTDu5/gAgAA/Q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6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Text Box 51" o:spid="_x0000_s1028" type="#_x0000_t75" style="position:absolute;margin-left:7.2pt;margin-top:0;width:7.2pt;height:16.2pt;z-index:2516602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RpEJtw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gRpE&#10;Jt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6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Text Box 68" o:spid="_x0000_s1029" type="#_x0000_t75" style="position:absolute;margin-left:7.2pt;margin-top:0;width:7.2pt;height:16.2pt;z-index:2516613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5Lby9w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f5Lb&#10;y9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6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Text Box 85" o:spid="_x0000_s1030" type="#_x0000_t75" style="position:absolute;margin-left:7.2pt;margin-top:0;width:7.2pt;height:16.8pt;z-index:2516623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OA&#10;Kv7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Text Box 102" o:spid="_x0000_s1031" type="#_x0000_t75" style="position:absolute;margin-left:7.2pt;margin-top:0;width:7.2pt;height:16.8pt;z-index:2516633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X&#10;miG4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Text Box 119" o:spid="_x0000_s1032" type="#_x0000_t75" style="position:absolute;margin-left:7.2pt;margin-top:0;width:7.2pt;height:16.8pt;z-index:2516643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R&#10;ABuO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Text Box 136" o:spid="_x0000_s1033" type="#_x0000_t75" style="position:absolute;margin-left:7.2pt;margin-top:0;width:7.2pt;height:16.8pt;z-index:2516654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+B&#10;cNL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Text Box 137" o:spid="_x0000_s1034" type="#_x0000_t75" style="position:absolute;margin-left:7.2pt;margin-top:0;width:7.2pt;height:16.2pt;z-index:2516664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52wBt0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ud&#10;sAb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6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Text Box 138" o:spid="_x0000_s1035" type="#_x0000_t75" style="position:absolute;margin-left:7.2pt;margin-top:0;width:7.2pt;height:16.2pt;z-index:2516674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Jp&#10;KP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6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Text Box 139" o:spid="_x0000_s1036" type="#_x0000_t75" style="position:absolute;margin-left:7.2pt;margin-top:0;width:7.2pt;height:16.2pt;z-index:2516684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W3D2N0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JFt&#10;w9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6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Text Box 140" o:spid="_x0000_s1037" type="#_x0000_t75" style="position:absolute;margin-left:7.2pt;margin-top:0;width:7.2pt;height:16.2pt;z-index:2516695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p&#10;Z0uV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6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Text Box 157" o:spid="_x0000_s1038" type="#_x0000_t75" style="position:absolute;margin-left:7.2pt;margin-top:0;width:7.2pt;height:16.8pt;z-index:2516705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U&#10;Hf/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Text Box 174" o:spid="_x0000_s1039" type="#_x0000_t75" style="position:absolute;margin-left:7.2pt;margin-top:0;width:7.2pt;height:16.8pt;z-index:2516715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hgm6d8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5hgm6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Text Box 191" o:spid="_x0000_s1040" type="#_x0000_t75" style="position:absolute;margin-left:7.2pt;margin-top:0;width:7.2pt;height:16.8pt;z-index:2516725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dFrj9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t&#10;0WuP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Text Box 208" o:spid="_x0000_s1041" type="#_x0000_t75" style="position:absolute;margin-left:7.2pt;margin-top:0;width:7.2pt;height:16.8pt;z-index:2516736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w&#10;t1TB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Text Box 225" o:spid="_x0000_s1042" type="#_x0000_t75" style="position:absolute;margin-left:7.2pt;margin-top:0;width:7.2pt;height:16.2pt;z-index:2516746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2ENyN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Idh&#10;Dc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6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Text Box 242" o:spid="_x0000_s1043" type="#_x0000_t75" style="position:absolute;margin-left:7.2pt;margin-top:0;width:7.2pt;height:16.2pt;z-index:2516756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HyrY&#10;6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6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Text Box 259" o:spid="_x0000_s1044" type="#_x0000_t75" style="position:absolute;margin-left:7.2pt;margin-top:0;width:7.2pt;height:16.2pt;z-index:2516766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bDi3N0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mw&#10;4t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6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Text Box 276" o:spid="_x0000_s1045" type="#_x0000_t75" style="position:absolute;margin-left:7.2pt;margin-top:0;width:7.2pt;height:16.2pt;z-index:2516776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P92&#10;Rm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6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Text Box 293" o:spid="_x0000_s1046" type="#_x0000_t75" style="position:absolute;margin-left:7.2pt;margin-top:0;width:7.2pt;height:16.8pt;z-index:251678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D&#10;pyD+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Text Box 310" o:spid="_x0000_s1047" type="#_x0000_t75" style="position:absolute;margin-left:7.2pt;margin-top:0;width:7.2pt;height:16.8pt;z-index:251679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zUOia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Text Box 327" o:spid="_x0000_s1048" type="#_x0000_t75" style="position:absolute;margin-left:7.2pt;margin-top:0;width:7.2pt;height:16.8pt;z-index:251680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4&#10;EwG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Text Box 344" o:spid="_x0000_s1049" type="#_x0000_t75" style="position:absolute;margin-left:7.2pt;margin-top:0;width:7.2pt;height:16.8pt;z-index:2516817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C5TAN/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Text Box 356" o:spid="_x0000_s1050" type="#_x0000_t75" style="position:absolute;margin-left:7.2pt;margin-top:0;width:4.8pt;height:18.6pt;z-index:2516828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o6ewA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6jp7A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Text Box 355" o:spid="_x0000_s1051" type="#_x0000_t75" style="position:absolute;margin-left:7.2pt;margin-top:0;width:4.8pt;height:18.6pt;z-index:251683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SPNEAIEAAD/DA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bSPNEA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Text Box 354" o:spid="_x0000_s1052" type="#_x0000_t75" style="position:absolute;margin-left:7.2pt;margin-top:0;width:4.8pt;height:18.6pt;z-index:251684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84d6wEEAAD/DA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7zh3r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Text Box 353" o:spid="_x0000_s1053" type="#_x0000_t75" style="position:absolute;margin-left:7.2pt;margin-top:0;width:4.8pt;height:18.6pt;z-index:2516858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1ZmaQ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PVmZp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Text Box 352" o:spid="_x0000_s1054" type="#_x0000_t75" style="position:absolute;margin-left:7.2pt;margin-top:0;width:4.8pt;height:18.6pt;z-index:2516869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+EWyQAEAAD/DA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Text Box 351" o:spid="_x0000_s1055" type="#_x0000_t75" style="position:absolute;margin-left:7.2pt;margin-top:0;width:4.8pt;height:18.6pt;z-index:2516879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ExFGQ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ITEUZ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Text Box 350" o:spid="_x0000_s1056" type="#_x0000_t75" style="position:absolute;margin-left:7.2pt;margin-top:0;width:4.8pt;height:18.6pt;z-index:2516889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4jo4AAEAAD/DA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Text Box 349" o:spid="_x0000_s1057" type="#_x0000_t75" style="position:absolute;margin-left:7.2pt;margin-top:0;width:4.8pt;height:18.6pt;z-index:2516899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mPA2AEEAAD/DA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aY8DY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Text Box 348" o:spid="_x0000_s1058" type="#_x0000_t75" style="position:absolute;margin-left:7.2pt;margin-top:0;width:4.8pt;height:18.6pt;z-index:2516910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kC5IA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6QLkg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Text Box 347" o:spid="_x0000_s1059" type="#_x0000_t75" style="position:absolute;margin-left:7.2pt;margin-top:0;width:4.8pt;height:18.6pt;z-index:2516920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LOSBgIEAAD/DA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yLOSBg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Text Box 346" o:spid="_x0000_s1060" type="#_x0000_t75" style="position:absolute;margin-left:7.2pt;margin-top:0;width:4.8pt;height:18.6pt;z-index:2516930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3c//w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Tdz//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Text Box 345" o:spid="_x0000_s1061" type="#_x0000_t75" style="position:absolute;margin-left:7.2pt;margin-top:0;width:4.8pt;height:18.6pt;z-index:2516940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NpsLwIEAAD/DA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hNpsLw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062" type="#_x0000_t75" style="position:absolute;margin-left:7.2pt;margin-top:0;width:7.2pt;height:16.8pt;z-index:2516951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9v+pt0CAAD9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Pb&#10;/qb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063" type="#_x0000_t75" style="position:absolute;margin-left:7.2pt;margin-top:0;width:7.2pt;height:16.8pt;z-index:2516961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VYFZXN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064" type="#_x0000_t75" style="position:absolute;margin-left:7.2pt;margin-top:0;width:7.2pt;height:16.8pt;z-index:2516971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xtjat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T&#10;G2Nq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065" type="#_x0000_t75" style="position:absolute;margin-left:7.2pt;margin-top:0;width:7.2pt;height:16.8pt;z-index:2516981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CgP&#10;7C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066" type="#_x0000_t75" style="position:absolute;margin-left:7.2pt;margin-top:0;width:7.2pt;height:16.8pt;z-index:2516992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huMNN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S&#10;G4w0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067" type="#_x0000_t75" style="position:absolute;margin-left:7.2pt;margin-top:0;width:7.2pt;height:16.8pt;z-index:2517002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CWNEeA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LgljRH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068" type="#_x0000_t75" style="position:absolute;margin-left:7.2pt;margin-top:0;width:7.2pt;height:16.8pt;z-index:2517012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+zAd9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z&#10;7MB3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069" type="#_x0000_t75" style="position:absolute;margin-left:7.2pt;margin-top:0;width:7.2pt;height:16.8pt;z-index:2517022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N0Xf3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070" type="#_x0000_t75" style="position:absolute;margin-left:7.2pt;margin-top:0;width:7.2pt;height:16.8pt;z-index:2517032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U&#10;Kbw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071" type="#_x0000_t75" style="position:absolute;margin-left:7.2pt;margin-top:0;width:7.2pt;height:16.8pt;z-index:2517043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L&#10;RdGf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072" type="#_x0000_t75" style="position:absolute;margin-left:7.2pt;margin-top:0;width:7.2pt;height:16.8pt;z-index:2517053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+&#10;FXJ0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073" type="#_x0000_t75" style="position:absolute;margin-left:7.2pt;margin-top:0;width:7.2pt;height:16.8pt;z-index:2517063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OpOC83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074" type="#_x0000_t75" style="position:absolute;margin-left:7.2pt;margin-top:0;width:4.8pt;height:18.6pt;z-index:2517073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hqXmAIEAAD/DA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ChqXmA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075" type="#_x0000_t75" style="position:absolute;margin-left:7.2pt;margin-top:0;width:4.8pt;height:18.6pt;z-index:2517084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bfESA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dt8RI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076" type="#_x0000_t75" style="position:absolute;margin-left:7.2pt;margin-top:0;width:4.8pt;height:18.6pt;z-index:2517094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T6CD7A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077" type="#_x0000_t75" style="position:absolute;margin-left:7.2pt;margin-top:0;width:4.8pt;height:18.6pt;z-index:2517104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zj4bg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7OPhu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078" type="#_x0000_t75" style="position:absolute;margin-left:7.2pt;margin-top:0;width:4.8pt;height:18.6pt;z-index:2517114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PxVlw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g/FWX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079" type="#_x0000_t75" style="position:absolute;margin-left:7.2pt;margin-top:0;width:4.8pt;height:18.6pt;z-index:2517125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1EGRw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3UQZH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080" type="#_x0000_t75" style="position:absolute;margin-left:7.2pt;margin-top:0;width:4.8pt;height:18.6pt;z-index:2517135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Xcn+/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081" type="#_x0000_t75" style="position:absolute;margin-left:7.2pt;margin-top:0;width:4.8pt;height:18.6pt;z-index:2517145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HplXhw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082" type="#_x0000_t75" style="position:absolute;margin-left:7.2pt;margin-top:0;width:4.8pt;height:18.6pt;z-index:2517155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V36fg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FXfp+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083" type="#_x0000_t75" style="position:absolute;margin-left:7.2pt;margin-top:0;width:4.8pt;height:18.6pt;z-index:2517166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67RWAEEAAD/DA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3rtFY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084" type="#_x0000_t75" style="position:absolute;margin-left:7.2pt;margin-top:0;width:4.8pt;height:18.6pt;z-index:2517176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4UMBow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085" type="#_x0000_t75" style="position:absolute;margin-left:7.2pt;margin-top:0;width:4.8pt;height:18.6pt;z-index:2517186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u5ScwEEAAD/DA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27lJz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086" type="#_x0000_t75" style="position:absolute;margin-left:7.2pt;margin-top:0;width:7.2pt;height:16.2pt;z-index:2517196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" o:insetmode="auto">
                  <v:imagedata r:id="rId6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087" type="#_x0000_t75" style="position:absolute;margin-left:7.2pt;margin-top:0;width:7.2pt;height:16.2pt;z-index:2517207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UT&#10;jKv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6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088" type="#_x0000_t75" style="position:absolute;margin-left:7.2pt;margin-top:0;width:7.2pt;height:16.2pt;z-index:2517217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QMpz&#10;Et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6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089" type="#_x0000_t75" style="position:absolute;margin-left:7.2pt;margin-top:0;width:7.2pt;height:16.2pt;z-index:2517227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gz3Y9wCAAD9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Ogz3&#10;Y9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6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090" type="#_x0000_t75" style="position:absolute;margin-left:7.2pt;margin-top:0;width:7.2pt;height:16.8pt;z-index:2517237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h4GVt0CAAD9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Ye&#10;Blb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091" type="#_x0000_t75" style="position:absolute;margin-left:7.2pt;margin-top:0;width:7.2pt;height:16.8pt;z-index:2517248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3kTw&#10;V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092" type="#_x0000_t75" style="position:absolute;margin-left:7.2pt;margin-top:0;width:7.2pt;height:16.8pt;z-index:2517258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Y&#10;3spi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093" type="#_x0000_t75" style="position:absolute;margin-left:7.2pt;margin-top:0;width:7.2pt;height:16.8pt;z-index:2517268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+&#10;GG7U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094" type="#_x0000_t75" style="position:absolute;margin-left:7.2pt;margin-top:0;width:7.2pt;height:16.2pt;z-index:2517278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oE&#10;rgD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6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095" type="#_x0000_t75" style="position:absolute;margin-left:7.2pt;margin-top:0;width:7.2pt;height:16.2pt;z-index:2517288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j8WHN4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6&#10;PxY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6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096" type="#_x0000_t75" style="position:absolute;margin-left:7.2pt;margin-top:0;width:7.2pt;height:16.2pt;z-index:2517299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STv9&#10;O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6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097" type="#_x0000_t75" style="position:absolute;margin-left:7.2pt;margin-top:0;width:7.2pt;height:16.2pt;z-index:2517309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KuUt&#10;d9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6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098" type="#_x0000_t75" style="position:absolute;margin-left:7.2pt;margin-top:0;width:7.2pt;height:16.8pt;z-index:2517319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X&#10;n5k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099" type="#_x0000_t75" style="position:absolute;margin-left:7.2pt;margin-top:0;width:7.2pt;height:16.8pt;z-index:2517329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P2hmAX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100" type="#_x0000_t75" style="position:absolute;margin-left:7.2pt;margin-top:0;width:7.2pt;height:16.8pt;z-index:2517340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2&#10;aNVj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101" type="#_x0000_t75" style="position:absolute;margin-left:7.2pt;margin-top:0;width:7.2pt;height:16.8pt;z-index:2517350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j&#10;SSXH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102" type="#_x0000_t75" style="position:absolute;margin-left:7.2pt;margin-top:0;width:7.2pt;height:16.2pt;z-index:2517360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lJ98&#10;z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6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103" type="#_x0000_t75" style="position:absolute;margin-left:7.2pt;margin-top:0;width:7.2pt;height:16.2pt;z-index:2517370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BJNm&#10;B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6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104" type="#_x0000_t75" style="position:absolute;margin-left:7.2pt;margin-top:0;width:7.2pt;height:16.2pt;z-index:2517381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Aglc&#10;M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6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105" type="#_x0000_t75" style="position:absolute;margin-left:7.2pt;margin-top:0;width:7.2pt;height:16.2pt;z-index:2517391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9&#10;ANhi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6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106" type="#_x0000_t75" style="position:absolute;margin-left:7.2pt;margin-top:0;width:7.2pt;height:16.8pt;z-index:2517401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B&#10;0b72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107" type="#_x0000_t75" style="position:absolute;margin-left:7.2pt;margin-top:0;width:7.2pt;height:16.8pt;z-index:2517411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7B&#10;xIv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108" type="#_x0000_t75" style="position:absolute;margin-left:7.2pt;margin-top:0;width:7.2pt;height:16.8pt;z-index:2517422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7&#10;kWd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109" type="#_x0000_t75" style="position:absolute;margin-left:7.2pt;margin-top:0;width:7.2pt;height:16.8pt;z-index:2517432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K/KHtn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110" type="#_x0000_t75" style="position:absolute;margin-left:7.2pt;margin-top:0;width:4.8pt;height:18.6pt;z-index:2517442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nQJnwAEAAD/DA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111" type="#_x0000_t75" style="position:absolute;margin-left:7.2pt;margin-top:0;width:4.8pt;height:18.6pt;z-index:2517452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KdlaTw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112" type="#_x0000_t75" style="position:absolute;margin-left:7.2pt;margin-top:0;width:4.8pt;height:18.6pt;z-index:2517463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h33tg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yHfe2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113" type="#_x0000_t75" style="position:absolute;margin-left:7.2pt;margin-top:0;width:4.8pt;height:18.6pt;z-index:2517473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oWMNA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GhYw0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114" type="#_x0000_t75" style="position:absolute;margin-left:7.2pt;margin-top:0;width:4.8pt;height:18.6pt;z-index:2517483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qb1zA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mpvXM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115" type="#_x0000_t75" style="position:absolute;margin-left:7.2pt;margin-top:0;width:4.8pt;height:18.6pt;z-index:2517493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QumHAIEAAD/DA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sQumHA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116" type="#_x0000_t75" style="position:absolute;margin-left:7.2pt;margin-top:0;width:4.8pt;height:18.6pt;z-index:2517504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s8L5QEEAAD/DA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qzwvl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117" type="#_x0000_t75" style="position:absolute;margin-left:7.2pt;margin-top:0;width:4.8pt;height:18.6pt;z-index:2517514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yQj3QIEAAD/DA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YyQj3Q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118" type="#_x0000_t75" style="position:absolute;margin-left:7.2pt;margin-top:0;width:4.8pt;height:18.6pt;z-index:2517524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cnzJgIEAAD/DA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NcnzJg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119" type="#_x0000_t75" style="position:absolute;margin-left:7.2pt;margin-top:0;width:4.8pt;height:18.6pt;z-index:2517534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zrYAAIEAAD/DA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hzrYAA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120" type="#_x0000_t75" style="position:absolute;margin-left:7.2pt;margin-top:0;width:4.8pt;height:18.6pt;z-index:2517544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hCVFQAEAAD/DA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121" type="#_x0000_t75" style="position:absolute;margin-left:7.2pt;margin-top:0;width:4.8pt;height:18.6pt;z-index:2517555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b3GxQ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BvcbF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122" type="#_x0000_t75" style="position:absolute;margin-left:7.2pt;margin-top:0;width:7.2pt;height:16.8pt;z-index:2517565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bz&#10;er/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123" type="#_x0000_t75" style="position:absolute;margin-left:7.2pt;margin-top:0;width:7.2pt;height:16.8pt;z-index:2517575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NE&#10;DrD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124" type="#_x0000_t75" style="position:absolute;margin-left:7.2pt;margin-top:0;width:7.2pt;height:16.8pt;z-index:2517585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l&#10;3jS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125" type="#_x0000_t75" style="position:absolute;margin-left:7.2pt;margin-top:0;width:7.2pt;height:16.8pt;z-index:2517596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D&#10;GJAw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126" type="#_x0000_t75" style="position:absolute;margin-left:7.2pt;margin-top:0;width:7.2pt;height:16.8pt;z-index:2517606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HkM&#10;8C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127" type="#_x0000_t75" style="position:absolute;margin-left:7.2pt;margin-top:0;width:7.2pt;height:16.8pt;z-index:2517616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K/dHv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128" type="#_x0000_t75" style="position:absolute;margin-left:7.2pt;margin-top:0;width:7.2pt;height:16.8pt;z-index:2517626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B&#10;NJyJ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129" type="#_x0000_t75" style="position:absolute;margin-left:7.2pt;margin-top:0;width:7.2pt;height:16.8pt;z-index:2517637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5J&#10;2yP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130" type="#_x0000_t75" style="position:absolute;margin-left:7.2pt;margin-top:0;width:7.2pt;height:16.8pt;z-index:2517647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t&#10;Wa8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131" type="#_x0000_t75" style="position:absolute;margin-left:7.2pt;margin-top:0;width:7.2pt;height:16.8pt;z-index:2517657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6&#10;cg1v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132" type="#_x0000_t75" style="position:absolute;margin-left:7.2pt;margin-top:0;width:7.2pt;height:16.8pt;z-index:2517667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P&#10;Iq6E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133" type="#_x0000_t75" style="position:absolute;margin-left:7.2pt;margin-top:0;width:7.2pt;height:16.8pt;z-index:2517678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CtvfZ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134" type="#_x0000_t75" style="position:absolute;margin-left:7.2pt;margin-top:0;width:4.8pt;height:18.6pt;z-index:2517688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lRAcA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CVEBw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135" type="#_x0000_t75" style="position:absolute;margin-left:7.2pt;margin-top:0;width:4.8pt;height:18.6pt;z-index:2517698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fkToAEEAAD/DA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V+ROg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136" type="#_x0000_t75" style="position:absolute;margin-left:7.2pt;margin-top:0;width:4.8pt;height:18.6pt;z-index:2517708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6P0IA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137" type="#_x0000_t75" style="position:absolute;margin-left:7.2pt;margin-top:0;width:4.8pt;height:18.6pt;z-index:2517719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1drb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kTHuVH5HuVu/J&#10;cDR8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NXa2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138" type="#_x0000_t75" style="position:absolute;margin-left:7.2pt;margin-top:0;width:4.8pt;height:18.6pt;z-index:2517729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WOUe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JVjlH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139" type="#_x0000_t75" style="position:absolute;margin-left:7.2pt;margin-top:0;width:4.8pt;height:18.6pt;z-index:2517739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hfoRA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IX6EQ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140" type="#_x0000_t75" style="position:absolute;margin-left:7.2pt;margin-top:0;width:4.8pt;height:18.6pt;z-index:2517749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CMXUAI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lCMXU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141" type="#_x0000_t75" style="position:absolute;margin-left:7.2pt;margin-top:0;width:4.8pt;height:18.6pt;z-index:2517760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60uw3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142" type="#_x0000_t75" style="position:absolute;margin-left:7.2pt;margin-top:0;width:4.8pt;height:18.6pt;z-index:2517770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X9Py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kinqVH5HuVu/J&#10;MMme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YU2L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1/T8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143" type="#_x0000_t75" style="position:absolute;margin-left:7.2pt;margin-top:0;width:4.8pt;height:18.6pt;z-index:2517780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nw2A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J8Ng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144" type="#_x0000_t75" style="position:absolute;margin-left:7.2pt;margin-top:0;width:4.8pt;height:18.6pt;z-index:2517790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EjJF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kGvYqPyLdrd6T&#10;YZI+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RIyR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145" type="#_x0000_t75" style="position:absolute;margin-left:7.2pt;margin-top:0;width:4.8pt;height:18.6pt;z-index:2517800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fIcKwM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XyHC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146" type="#_x0000_t75" style="position:absolute;margin-left:7.2pt;margin-top:0;width:7.2pt;height:16.2pt;z-index:2517811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/Tl9ts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" o:insetmode="auto">
                  <v:imagedata r:id="rId6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147" type="#_x0000_t75" style="position:absolute;margin-left:7.2pt;margin-top:0;width:7.2pt;height:16.2pt;z-index:2517821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k&#10;rLCX3gIAAP0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6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148" type="#_x0000_t75" style="position:absolute;margin-left:7.2pt;margin-top:0;width:7.2pt;height:16.2pt;z-index:2517831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XVPLtwCAAD9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8XVP&#10;Lt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6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149" type="#_x0000_t75" style="position:absolute;margin-left:7.2pt;margin-top:0;width:7.2pt;height:16.2pt;z-index:2517841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Afh&#10;y3H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6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150" type="#_x0000_t75" style="position:absolute;margin-left:7.2pt;margin-top:0;width:7.2pt;height:16.8pt;z-index:2517852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a/M6&#10;RN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151" type="#_x0000_t75" style="position:absolute;margin-left:7.2pt;margin-top:0;width:7.2pt;height:16.8pt;z-index:2517862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skid&#10;6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152" type="#_x0000_t75" style="position:absolute;margin-left:7.2pt;margin-top:0;width:7.2pt;height:16.8pt;z-index:2517872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NKn3t0CAAD+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TS&#10;p9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153" type="#_x0000_t75" style="position:absolute;margin-left:7.2pt;margin-top:0;width:7.2pt;height:16.8pt;z-index:2517882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IU&#10;A2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154" type="#_x0000_t75" style="position:absolute;margin-left:7.2pt;margin-top:0;width:7.2pt;height:16.2pt;z-index:2517893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gjDvN4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W&#10;CMO8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6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155" type="#_x0000_t75" style="position:absolute;margin-left:7.2pt;margin-top:0;width:7.2pt;height:16.2pt;z-index:2517903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7uUrt0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e7&#10;lK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6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156" type="#_x0000_t75" style="position:absolute;margin-left:7.2pt;margin-top:0;width:7.2pt;height:16.2pt;z-index:2517913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L9/iN0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HS/&#10;f4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6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157" type="#_x0000_t75" style="position:absolute;margin-left:7.2pt;margin-top:0;width:7.2pt;height:16.2pt;z-index:2517923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V6&#10;1yH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6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158" type="#_x0000_t75" style="position:absolute;margin-left:7.2pt;margin-top:0;width:7.2pt;height:16.8pt;z-index:2517934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ABjdt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o&#10;AGN2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159" type="#_x0000_t75" style="position:absolute;margin-left:7.2pt;margin-top:0;width:7.2pt;height:16.8pt;z-index:2517944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/FCt+E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b8UK3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160" type="#_x0000_t75" style="position:absolute;margin-left:7.2pt;margin-top:0;width:7.2pt;height:16.8pt;z-index:2517954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DgP0d0CAAD+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NA4&#10;D9H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161" type="#_x0000_t75" style="position:absolute;margin-left:7.2pt;margin-top:0;width:7.2pt;height:16.8pt;z-index:2517964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oC&#10;eXX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162" type="#_x0000_t75" style="position:absolute;margin-left:7.2pt;margin-top:0;width:7.2pt;height:16.2pt;z-index:2517975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jdQg&#10;f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6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163" type="#_x0000_t75" style="position:absolute;margin-left:7.2pt;margin-top:0;width:7.2pt;height:16.2pt;z-index:2517985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" o:insetmode="auto">
                  <v:imagedata r:id="rId6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164" type="#_x0000_t75" style="position:absolute;margin-left:7.2pt;margin-top:0;width:7.2pt;height:16.2pt;z-index:2517995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tC&#10;AIL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6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165" type="#_x0000_t75" style="position:absolute;margin-left:7.2pt;margin-top:0;width:7.2pt;height:16.2pt;z-index:2518005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cNr3tw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9cNr&#10;3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6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166" type="#_x0000_t75" style="position:absolute;margin-left:7.2pt;margin-top:0;width:7.2pt;height:16.8pt;z-index:2518016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IkS&#10;DU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167" type="#_x0000_t75" style="position:absolute;margin-left:7.2pt;margin-top:0;width:7.2pt;height:16.8pt;z-index:2518026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e&#10;Oa85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168" type="#_x0000_t75" style="position:absolute;margin-left:7.2pt;margin-top:0;width:7.2pt;height:16.8pt;z-index:2518036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r&#10;aQzS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169" type="#_x0000_t75" style="position:absolute;margin-left:7.2pt;margin-top:0;width:7.2pt;height:16.8pt;z-index:2518046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Cb9VY/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170" type="#_x0000_t75" style="position:absolute;margin-left:7.2pt;margin-top:0;width:4.8pt;height:18.6pt;z-index:2518056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G4H3A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171" type="#_x0000_t75" style="position:absolute;margin-left:7.2pt;margin-top:0;width:4.8pt;height:18.6pt;z-index:251806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FNLhA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172" type="#_x0000_t75" style="position:absolute;margin-left:7.2pt;margin-top:0;width:4.8pt;height:18.6pt;z-index:251807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GdjBQIEAAABDQ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wGdjB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173" type="#_x0000_t75" style="position:absolute;margin-left:7.2pt;margin-top:0;width:4.8pt;height:18.6pt;z-index:251808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sWeOwQ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KxZ47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174" type="#_x0000_t75" style="position:absolute;margin-left:7.2pt;margin-top:0;width:4.8pt;height:18.6pt;z-index:2518097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QEzw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RlvYqPyLdrd6T&#10;4Sh+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EBM8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175" type="#_x0000_t75" style="position:absolute;margin-left:7.2pt;margin-top:0;width:4.8pt;height:18.6pt;z-index:2518108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qxgE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a5Nmg8gPSXes9&#10;GU+i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asYB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176" type="#_x0000_t75" style="position:absolute;margin-left:7.2pt;margin-top:0;width:4.8pt;height:18.6pt;z-index:251811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EGw6QM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BBsOk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177" type="#_x0000_t75" style="position:absolute;margin-left:7.2pt;margin-top:0;width:4.8pt;height:18.6pt;z-index:251812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aqY0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RlvcqPyLdrd6T&#10;YZI/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mqmN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178" type="#_x0000_t75" style="position:absolute;margin-left:7.2pt;margin-top:0;width:4.8pt;height:18.6pt;z-index:2518138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R3ocQIEAAABDQ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CR3oc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179" type="#_x0000_t75" style="position:absolute;margin-left:7.2pt;margin-top:0;width:4.8pt;height:18.6pt;z-index:2518149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+7DV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vuw1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180" type="#_x0000_t75" style="position:absolute;margin-left:7.2pt;margin-top:0;width:4.8pt;height:18.6pt;z-index:2518159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Cpur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RHvcqPyLdrd6T&#10;YZI+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QQsv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KAqbq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181" type="#_x0000_t75" style="position:absolute;margin-left:7.2pt;margin-top:0;width:4.8pt;height:18.6pt;z-index:2518169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4c9f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RPuxVfkS6W70n&#10;w2T0rD6+QtwepsGx/DXb5g6uyRKlp2umVvzGGL1bc1ZZ3NHaCQzanuVt1h9rUdbT7jddgYHZxmkv&#10;77/aLorBeHBP3njJMEu88Z4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XDQcR+kF0CFSRzc6oUMXvwA6ROro0iNd&#10;HGdguh/vdojU0Y1P6DAjXAAdInV02ZEO0S4hKhCpo8tP6NLR+BKiApHazHeSkn19QFYmV9B/S8j6&#10;Dmrx64SMvtk1IK2SXlMDb0ropKBV2QT3H6FVx+TtPeWpzfD+e9MXG+uM+ARpXOkHP4LawiyXUMv6&#10;M08K/1l/4KtjD/Fi23mReBQ1t+Q935F7XTP1jaLwjR1QN0EbvD53/eUv7JihxcBJ/w12wpnnQrqx&#10;/KG5h/astUlbaWEHtquDs+bfv9r9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eHPX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182" type="#_x0000_t75" style="position:absolute;margin-left:7.2pt;margin-top:0;width:7.2pt;height:16.8pt;z-index:2518179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7+b1&#10;gN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183" type="#_x0000_t75" style="position:absolute;margin-left:7.2pt;margin-top:0;width:7.2pt;height:16.8pt;z-index:2518190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Ab7&#10;VA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184" type="#_x0000_t75" style="position:absolute;margin-left:7.2pt;margin-top:0;width:7.2pt;height:16.8pt;z-index:2518200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GFuOt0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ABh&#10;bj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185" type="#_x0000_t75" style="position:absolute;margin-left:7.2pt;margin-top:0;width:7.2pt;height:16.8pt;z-index:2518210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/&#10;aOpo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186" type="#_x0000_t75" style="position:absolute;margin-left:7.2pt;margin-top:0;width:7.2pt;height:16.8pt;z-index:2518220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QCdkt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V&#10;AJ2S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187" type="#_x0000_t75" style="position:absolute;margin-left:7.2pt;margin-top:0;width:7.2pt;height:16.8pt;z-index:2518231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t3lTX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188" type="#_x0000_t75" style="position:absolute;margin-left:7.2pt;margin-top:0;width:7.2pt;height:16.8pt;z-index:2518241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LAeO9wCAAD+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/LAe&#10;O9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189" type="#_x0000_t75" style="position:absolute;margin-left:7.2pt;margin-top:0;width:7.2pt;height:16.8pt;z-index:2518251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h&#10;1iF1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190" type="#_x0000_t75" style="position:absolute;margin-left:7.2pt;margin-top:0;width:7.2pt;height:16.8pt;z-index:2518261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6c&#10;kbL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191" type="#_x0000_t75" style="position:absolute;margin-left:7.2pt;margin-top:0;width:7.2pt;height:16.8pt;z-index:2518272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J&#10;tzPB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192" type="#_x0000_t75" style="position:absolute;margin-left:7.2pt;margin-top:0;width:7.2pt;height:16.8pt;z-index:2518282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8&#10;55Aq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193" type="#_x0000_t75" style="position:absolute;margin-left:7.2pt;margin-top:0;width:7.2pt;height:16.8pt;z-index:2518292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4Psme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194" type="#_x0000_t75" style="position:absolute;margin-left:7.2pt;margin-top:0;width:4.8pt;height:18.6pt;z-index:2518302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4lvy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RnvQqPyLdrd6T&#10;4Sh9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A+Jb8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195" type="#_x0000_t75" style="position:absolute;margin-left:7.2pt;margin-top:0;width:4.8pt;height:18.6pt;z-index:2518312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YJDwa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196" type="#_x0000_t75" style="position:absolute;margin-left:7.2pt;margin-top:0;width:4.8pt;height:18.6pt;z-index:2518323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+CR4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RnvYqPyLdrd6T&#10;4Sh5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Pgke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197" type="#_x0000_t75" style="position:absolute;margin-left:7.2pt;margin-top:0;width:4.8pt;height:18.6pt;z-index:2518333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ekXQ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jnqVH5HuVu/J&#10;cDR8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HpF0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198" type="#_x0000_t75" style="position:absolute;margin-left:7.2pt;margin-top:0;width:4.8pt;height:18.6pt;z-index:2518343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i26uAI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qi26u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199" type="#_x0000_t75" style="position:absolute;margin-left:7.2pt;margin-top:0;width:4.8pt;height:18.6pt;z-index:2518353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YDpaAI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/YDpa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200" type="#_x0000_t75" style="position:absolute;margin-left:7.2pt;margin-top:0;width:4.8pt;height:18.6pt;z-index:2518364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aOQkAI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3aOQk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201" type="#_x0000_t75" style="position:absolute;margin-left:7.2pt;margin-top:0;width:4.8pt;height:18.6pt;z-index:2518374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Ei4qA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RIuK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202" type="#_x0000_t75" style="position:absolute;margin-left:7.2pt;margin-top:0;width:4.8pt;height:18.6pt;z-index:2518384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4wVU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TnuVH5HuVu/J&#10;MMme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YU2L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A+MFV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203" type="#_x0000_t75" style="position:absolute;margin-left:7.2pt;margin-top:0;width:4.8pt;height:18.6pt;z-index:2518394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X8+d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1/Pn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204" type="#_x0000_t75" style="position:absolute;margin-left:7.2pt;margin-top:0;width:4.8pt;height:18.6pt;z-index:2518405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5LujAI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65Luj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205" type="#_x0000_t75" style="position:absolute;margin-left:7.2pt;margin-top:0;width:4.8pt;height:18.6pt;z-index:2518415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D+9X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znuVH5HuVu/J&#10;MBk9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w/vVw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206" type="#_x0000_t75" style="position:absolute;margin-left:7.2pt;margin-top:0;width:7.2pt;height:16.2pt;z-index:2518425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hbeutw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Phbe&#10;ut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6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207" type="#_x0000_t75" style="position:absolute;margin-left:7.2pt;margin-top:0;width:7.2pt;height:16.2pt;z-index:2518435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/RyL9d8CAAD9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6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208" type="#_x0000_t75" style="position:absolute;margin-left:7.2pt;margin-top:0;width:7.2pt;height:16.2pt;z-index:2518446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MV0TNw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qMV0&#10;TN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6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209" type="#_x0000_t75" style="position:absolute;margin-left:7.2pt;margin-top:0;width:7.2pt;height:16.2pt;z-index:2518456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BFcr9s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" o:insetmode="auto">
                  <v:imagedata r:id="rId6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210" type="#_x0000_t75" style="position:absolute;margin-left:7.2pt;margin-top:0;width:7.2pt;height:16.8pt;z-index:2518466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AD&#10;rZr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211" type="#_x0000_t75" style="position:absolute;margin-left:7.2pt;margin-top:0;width:7.2pt;height:16.8pt;z-index:2518476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Zs&#10;Ih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212" type="#_x0000_t75" style="position:absolute;margin-left:7.2pt;margin-top:0;width:7.2pt;height:16.8pt;z-index:2518487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D2&#10;GC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213" type="#_x0000_t75" style="position:absolute;margin-left:7.2pt;margin-top:0;width:7.2pt;height:16.8pt;z-index:2518497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53&#10;c3D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214" type="#_x0000_t75" style="position:absolute;margin-left:7.2pt;margin-top:0;width:7.2pt;height:16.2pt;z-index:2518507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muzpNw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Smuz&#10;p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6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215" type="#_x0000_t75" style="position:absolute;margin-left:7.2pt;margin-top:0;width:7.2pt;height:16.2pt;z-index:2518517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58rXN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Of&#10;K1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6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216" type="#_x0000_t75" style="position:absolute;margin-left:7.2pt;margin-top:0;width:7.2pt;height:16.2pt;z-index:2518528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JvAe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GCb&#10;wH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6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217" type="#_x0000_t75" style="position:absolute;margin-left:7.2pt;margin-top:0;width:7.2pt;height:16.2pt;z-index:2518538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Y&#10;kUg3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6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218" type="#_x0000_t75" style="position:absolute;margin-left:7.2pt;margin-top:0;width:7.2pt;height:16.8pt;z-index:2518548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l&#10;6/x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219" type="#_x0000_t75" style="position:absolute;margin-left:7.2pt;margin-top:0;width:7.2pt;height:16.8pt;z-index:2518558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F+4lS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220" type="#_x0000_t75" style="position:absolute;margin-left:7.2pt;margin-top:0;width:7.2pt;height:16.8pt;z-index:2518568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wn&#10;aC3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221" type="#_x0000_t75" style="position:absolute;margin-left:7.2pt;margin-top:0;width:7.2pt;height:16.8pt;z-index:2518579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MFB&#10;V2P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222" type="#_x0000_t75" style="position:absolute;margin-left:7.2pt;margin-top:0;width:7.2pt;height:16.2pt;z-index:2518589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pcOa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HaX&#10;Dm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6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223" type="#_x0000_t75" style="position:absolute;margin-left:7.2pt;margin-top:0;width:7.2pt;height:16.2pt;z-index:2518599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7tzb&#10;S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6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224" type="#_x0000_t75" style="position:absolute;margin-left:7.2pt;margin-top:0;width:7.2pt;height:16.2pt;z-index:2518609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Ebhf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OhG&#10;4X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6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225" type="#_x0000_t75" style="position:absolute;margin-left:7.2pt;margin-top:0;width:7.2pt;height:16.2pt;z-index:2518620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DoBF&#10;y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6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226" type="#_x0000_t75" style="position:absolute;margin-left:7.2pt;margin-top:0;width:7.2pt;height:16.8pt;z-index:2518630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y&#10;USN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227" type="#_x0000_t75" style="position:absolute;margin-left:7.2pt;margin-top:0;width:7.2pt;height:16.8pt;z-index:2518640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PLWhy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228" type="#_x0000_t75" style="position:absolute;margin-left:7.2pt;margin-top:0;width:7.2pt;height:16.8pt;z-index:2518650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J&#10;5QI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229" type="#_x0000_t75" style="position:absolute;margin-left:7.2pt;margin-top:0;width:7.2pt;height:16.8pt;z-index:2518661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f&#10;pQN9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230" type="#_x0000_t75" style="position:absolute;margin-left:7.2pt;margin-top:0;width:4.8pt;height:18.6pt;z-index:2518671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KXmsAIEAAABDQ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dKXms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231" type="#_x0000_t75" style="position:absolute;margin-left:7.2pt;margin-top:0;width:4.8pt;height:18.6pt;z-index:2518681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wi1Y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0GPUqPyLdrd6T&#10;4Wj0rD6+QtwepsGx/DXb5g6uyRKlp2umVvzGGL1bc1ZZ3NHaCQzanuVt1h9rUdbT7jddgYHZxmkv&#10;77/aLorBeHBP3njJMEu88Z4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XDQcR+kF0CFSRzc6oUMXvwA6ROro0iNd&#10;HGdguh/vdojU0Y1P6DAjXAAdInV02ZEO0S4hKhCpo8tP6NLR+BKiApHazHeSkn19QFYmV9B/S8j6&#10;Dmrx64SMvtk1IK2SXlMDb0ropKBV2QT3H6FVx+TtPeWpzfD+e9MXG+uM+ARpXOkHP4LawiyXUMv6&#10;M08K/1l/4KtjD/Fi23mReBQ1t+Q935F7XTP1jaLwjR1QN0EbvD53/eUv7JihxcBJ/w12wpnnQrqx&#10;/KG5h/astUlbaWEHtquDs+bfv9r9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CMItWA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232" type="#_x0000_t75" style="position:absolute;margin-left:7.2pt;margin-top:0;width:4.8pt;height:18.6pt;z-index:2518691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MwYmQI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0GPcqPyLdrd6T&#10;4Sh5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OMwYm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233" type="#_x0000_t75" style="position:absolute;margin-left:7.2pt;margin-top:0;width:4.8pt;height:18.6pt;z-index:2518702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ROAH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UTgB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234" type="#_x0000_t75" style="position:absolute;margin-left:7.2pt;margin-top:0;width:4.8pt;height:18.6pt;z-index:2518712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/5Q5Q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gdAEer8hPS3es9&#10;6Q/i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KP+UO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235" type="#_x0000_t75" style="position:absolute;margin-left:7.2pt;margin-top:0;width:4.8pt;height:18.6pt;z-index:2518722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FMDN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N0lPcqPyLdrd6T&#10;4Sh6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RTAz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236" type="#_x0000_t75" style="position:absolute;margin-left:7.2pt;margin-top:0;width:4.8pt;height:18.6pt;z-index:2518732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XlOIAE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leU4gAQQAAAEN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237" type="#_x0000_t75" style="position:absolute;margin-left:7.2pt;margin-top:0;width:4.8pt;height:18.6pt;z-index:2518743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JJmG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jXqVH5HuVu/J&#10;MMmf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YU2L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ySZh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238" type="#_x0000_t75" style="position:absolute;margin-left:7.2pt;margin-top:0;width:4.8pt;height:18.6pt;z-index:2518753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1bL4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jXuVH5HuVu/J&#10;MMme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IoWX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dWy+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239" type="#_x0000_t75" style="position:absolute;margin-left:7.2pt;margin-top:0;width:4.8pt;height:18.6pt;z-index:2518763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aXgx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Wl4M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240" type="#_x0000_t75" style="position:absolute;margin-left:7.2pt;margin-top:0;width:4.8pt;height:18.6pt;z-index:2518773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YaZP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TXqVH5HuVu/J&#10;MEmf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YU2L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GWGmT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241" type="#_x0000_t75" style="position:absolute;margin-left:7.2pt;margin-top:0;width:4.8pt;height:18.6pt;z-index:2518784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ivK7w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Iryu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242" type="#_x0000_t75" style="position:absolute;margin-left:7.2pt;margin-top:0;width:7.2pt;height:16.8pt;z-index:2518794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BY&#10;ecL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243" type="#_x0000_t75" style="position:absolute;margin-left:7.2pt;margin-top:0;width:7.2pt;height:16.8pt;z-index:2518804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k&#10;d1r+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244" type="#_x0000_t75" style="position:absolute;margin-left:7.2pt;margin-top:0;width:7.2pt;height:16.8pt;z-index:2518814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Lt&#10;YM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245" type="#_x0000_t75" style="position:absolute;margin-left:7.2pt;margin-top:0;width:7.2pt;height:16.8pt;z-index:2518824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N3&#10;jZT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246" type="#_x0000_t75" style="position:absolute;margin-left:7.2pt;margin-top:0;width:7.2pt;height:16.8pt;z-index:2518835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J&#10;Y+2K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247" type="#_x0000_t75" style="position:absolute;margin-left:7.2pt;margin-top:0;width:7.2pt;height:16.8pt;z-index:2518845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KNd7K/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248" type="#_x0000_t75" style="position:absolute;margin-left:7.2pt;margin-top:0;width:7.2pt;height:16.8pt;z-index:2518855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o&#10;lKHJ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249" type="#_x0000_t75" style="position:absolute;margin-left:7.2pt;margin-top:0;width:7.2pt;height:16.8pt;z-index:2518865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s&#10;Pb5j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250" type="#_x0000_t75" style="position:absolute;margin-left:7.2pt;margin-top:0;width:7.2pt;height:16.8pt;z-index:2518876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P&#10;Ud24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251" type="#_x0000_t75" style="position:absolute;margin-left:7.2pt;margin-top:0;width:7.2pt;height:16.8pt;z-index:2518886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Q&#10;PbAh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252" type="#_x0000_t75" style="position:absolute;margin-left:7.2pt;margin-top:0;width:7.2pt;height:16.8pt;z-index:2518896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Vt&#10;E8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253" type="#_x0000_t75" style="position:absolute;margin-left:7.2pt;margin-top:0;width:7.2pt;height:16.8pt;z-index:2518906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8TZqc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254" type="#_x0000_t75" style="position:absolute;margin-left:7.2pt;margin-top:0;width:4.8pt;height:18.6pt;z-index:2518917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cJMW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TXuVH5HuVu/J&#10;cJQ+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HCTF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255" type="#_x0000_t75" style="position:absolute;margin-left:7.2pt;margin-top:0;width:4.8pt;height:18.6pt;z-index:2518927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m8fi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K02xQ+QHprvWe&#10;jCeT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KZvH4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256" type="#_x0000_t75" style="position:absolute;margin-left:7.2pt;margin-top:0;width:4.8pt;height:18.6pt;z-index:2518937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ILPcQ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CCz3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257" type="#_x0000_t75" style="position:absolute;margin-left:7.2pt;margin-top:0;width:4.8pt;height:18.6pt;z-index:2518947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rQ7Fw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q0Ox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258" type="#_x0000_t75" style="position:absolute;margin-left:7.2pt;margin-top:0;width:4.8pt;height:18.6pt;z-index:2518958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pdC7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aM0T3qVH5HuVu/J&#10;cBQ/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qXQu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259" type="#_x0000_t75" style="position:absolute;margin-left:7.2pt;margin-top:0;width:4.8pt;height:18.6pt;z-index:2518968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ToRPw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06ET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260" type="#_x0000_t75" style="position:absolute;margin-left:7.2pt;margin-top:0;width:4.8pt;height:18.6pt;z-index:2518978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v68xgI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pv68x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261" type="#_x0000_t75" style="position:absolute;margin-left:7.2pt;margin-top:0;width:4.8pt;height:18.6pt;z-index:2518988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xWU/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G8VlP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262" type="#_x0000_t75" style="position:absolute;margin-left:7.2pt;margin-top:0;width:4.8pt;height:18.6pt;z-index:2518999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fhEBQ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n4RA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263" type="#_x0000_t75" style="position:absolute;margin-left:7.2pt;margin-top:0;width:4.8pt;height:18.6pt;z-index:2519009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wtvI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sLby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264" type="#_x0000_t75" style="position:absolute;margin-left:7.2pt;margin-top:0;width:4.8pt;height:18.6pt;z-index:2519019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oSWpo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265" type="#_x0000_t75" style="position:absolute;margin-left:7.2pt;margin-top:0;width:4.8pt;height:18.6pt;z-index:2519029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oj6cQ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aI+n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266" type="#_x0000_t75" style="position:absolute;margin-left:7.2pt;margin-top:0;width:7.2pt;height:16.2pt;z-index:2519040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CXco9w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BCXc&#10;o9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6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267" type="#_x0000_t75" style="position:absolute;margin-left:7.2pt;margin-top:0;width:7.2pt;height:16.2pt;z-index:2519050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D&#10;1zrB3gIAAP0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6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268" type="#_x0000_t75" style="position:absolute;margin-left:7.2pt;margin-top:0;width:7.2pt;height:16.2pt;z-index:2519060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Fg7F&#10;eN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6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269" type="#_x0000_t75" style="position:absolute;margin-left:7.2pt;margin-top:0;width:7.2pt;height:16.2pt;z-index:2519070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MhBCdwCAAD9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bMhB&#10;Cd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6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270" type="#_x0000_t75" style="position:absolute;margin-left:7.2pt;margin-top:0;width:7.2pt;height:16.8pt;z-index:2519080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NqwPN0CAAD9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ADa&#10;sDz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271" type="#_x0000_t75" style="position:absolute;margin-left:7.2pt;margin-top:0;width:7.2pt;height:16.8pt;z-index:2519091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b&#10;BpLW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272" type="#_x0000_t75" style="position:absolute;margin-left:7.2pt;margin-top:0;width:7.2pt;height:16.8pt;z-index:2519101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Zyo4N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d&#10;nKj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273" type="#_x0000_t75" style="position:absolute;margin-left:7.2pt;margin-top:0;width:7.2pt;height:16.8pt;z-index:2519111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1oMVt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7&#10;WgxW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274" type="#_x0000_t75" style="position:absolute;margin-left:7.2pt;margin-top:0;width:7.2pt;height:16.2pt;z-index:2519121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9G&#10;zIL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6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275" type="#_x0000_t75" style="position:absolute;margin-left:7.2pt;margin-top:0;width:7.2pt;height:16.2pt;z-index:2519132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310nt4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/&#10;fXSe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6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276" type="#_x0000_t75" style="position:absolute;margin-left:7.2pt;margin-top:0;width:7.2pt;height:16.2pt;z-index:2519142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HmfuN0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x5&#10;n7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6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277" type="#_x0000_t75" style="position:absolute;margin-left:7.2pt;margin-top:0;width:7.2pt;height:16.2pt;z-index:2519152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L6dP&#10;9d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6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278" type="#_x0000_t75" style="position:absolute;margin-left:7.2pt;margin-top:0;width:7.2pt;height:16.8pt;z-index:2519162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t37ot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S&#10;3fui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279" type="#_x0000_t75" style="position:absolute;margin-left:7.2pt;margin-top:0;width:7.2pt;height:16.8pt;z-index:2519173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Pjj+of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280" type="#_x0000_t75" style="position:absolute;margin-left:7.2pt;margin-top:0;width:7.2pt;height:16.8pt;z-index:2519183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yq34d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z&#10;Krfh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281" type="#_x0000_t75" style="position:absolute;margin-left:7.2pt;margin-top:0;width:7.2pt;height:16.8pt;z-index:2519193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JgtHR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282" type="#_x0000_t75" style="position:absolute;margin-left:7.2pt;margin-top:0;width:7.2pt;height:16.2pt;z-index:2519203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d0eTN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JHd&#10;Hk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6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283" type="#_x0000_t75" style="position:absolute;margin-left:7.2pt;margin-top:0;width:7.2pt;height:16.2pt;z-index:2519214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AdEE&#10;h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6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284" type="#_x0000_t75" style="position:absolute;margin-left:7.2pt;margin-top:0;width:7.2pt;height:16.2pt;z-index:2519224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0s+s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AdL&#10;PrL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6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285" type="#_x0000_t75" style="position:absolute;margin-left:7.2pt;margin-top:0;width:7.2pt;height:16.2pt;z-index:2519234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4&#10;Qrrg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6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286" type="#_x0000_t75" style="position:absolute;margin-left:7.2pt;margin-top:0;width:7.2pt;height:16.8pt;z-index:2519244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E&#10;k9x0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287" type="#_x0000_t75" style="position:absolute;margin-left:7.2pt;margin-top:0;width:7.2pt;height:16.8pt;z-index:2519255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uD&#10;pgn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288" type="#_x0000_t75" style="position:absolute;margin-left:7.2pt;margin-top:0;width:7.2pt;height:16.8pt;z-index:2519265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+&#10;0wXi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289" type="#_x0000_t75" style="position:absolute;margin-left:7.2pt;margin-top:0;width:7.2pt;height:16.8pt;z-index:2519275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qoh8W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290" type="#_x0000_t75" style="position:absolute;margin-left:7.2pt;margin-top:0;width:4.8pt;height:18.6pt;z-index:2519285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b3iL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291" type="#_x0000_t75" style="position:absolute;margin-left:7.2pt;margin-top:0;width:4.8pt;height:18.6pt;z-index:2519296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VrbZQ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Fa22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292" type="#_x0000_t75" style="position:absolute;margin-left:7.2pt;margin-top:0;width:4.8pt;height:18.6pt;z-index:2519306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DTZzB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293" type="#_x0000_t75" style="position:absolute;margin-left:7.2pt;margin-top:0;width:4.8pt;height:18.6pt;z-index:2519316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miTGQI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imiTG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294" type="#_x0000_t75" style="position:absolute;margin-left:7.2pt;margin-top:0;width:4.8pt;height:18.6pt;z-index:2519326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kvq4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PhKOlVfkS6W70n&#10;w1H8rD6+QtwepsGx/DXb5g6uyRKlp2umVvzGGL1bc1ZZ3NHaCQzanuVt1h9rUdbT7jddgYHZxmkv&#10;77/aLorBeHBP3njJMEu88Z4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XDQcR+kF0CFSRzc6oUMXvwA6ROro0iNd&#10;HGdguh/vdojU0Y1P6DAjXAAdInV02ZEO0S4hKhCpo8tP6NLR+BKiApHazHeSkn19QFYmV9B/S8j6&#10;Dmrx64SMvtk1IK2SXlMDb0ropKBV2QT3H6FVx+TtPeWpzfD+e9MXG+uM+ARpXOkHP4LawiyXUMv6&#10;M08K/1l/4KtjD/Fi23mReBQ1t+Q935F7XTP1jaLwjR1QN0EbvD53/eUv7JihxcBJ/w12wpnnQrqx&#10;/KG5h/astUlbaWEHtquDs+bfv9r9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KpL6u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295" type="#_x0000_t75" style="position:absolute;margin-left:7.2pt;margin-top:0;width:4.8pt;height:18.6pt;z-index:2519336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ea5MQQ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95rk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296" type="#_x0000_t75" style="position:absolute;margin-left:7.2pt;margin-top:0;width:4.8pt;height:18.6pt;z-index:251934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iIUyAM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YiFM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297" type="#_x0000_t75" style="position:absolute;margin-left:7.2pt;margin-top:0;width:4.8pt;height:18.6pt;z-index:251935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8k88A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ceT7JB5Qeku9Z7&#10;Mk6K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C/JPPA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298" type="#_x0000_t75" style="position:absolute;margin-left:7.2pt;margin-top:0;width:4.8pt;height:18.6pt;z-index:251936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STsCw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7g/AI5W5Seku9d7&#10;0k+y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Hkk7A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299" type="#_x0000_t75" style="position:absolute;margin-left:7.2pt;margin-top:0;width:4.8pt;height:18.6pt;z-index:2519377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9fHLQ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ceT4pB5Qeku9Z7&#10;Mk6y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vXxy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300" type="#_x0000_t75" style="position:absolute;margin-left:7.2pt;margin-top:0;width:4.8pt;height:18.6pt;z-index:2519388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v2KOAEEAAABDQ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a/Yo4AQQAAAEN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301" type="#_x0000_t75" style="position:absolute;margin-left:7.2pt;margin-top:0;width:4.8pt;height:18.6pt;z-index:251939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VDZ6AI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TVDZ6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302" type="#_x0000_t75" style="position:absolute;margin-left:7.2pt;margin-top:0;width:7.2pt;height:16.8pt;z-index:251940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b8j290CAAD9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G/&#10;I9v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303" type="#_x0000_t75" style="position:absolute;margin-left:7.2pt;margin-top:0;width:7.2pt;height:16.8pt;z-index:2519418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yI&#10;Di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304" type="#_x0000_t75" style="position:absolute;margin-left:7.2pt;margin-top:0;width:7.2pt;height:16.8pt;z-index:2519429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hI0GN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K&#10;EjQY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305" type="#_x0000_t75" style="position:absolute;margin-left:7.2pt;margin-top:0;width:7.2pt;height:16.8pt;z-index:2519439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s&#10;1JCu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306" type="#_x0000_t75" style="position:absolute;margin-left:7.2pt;margin-top:0;width:7.2pt;height:16.8pt;z-index:2519449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sDwsN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W&#10;wPCw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307" type="#_x0000_t75" style="position:absolute;margin-left:7.2pt;margin-top:0;width:7.2pt;height:16.8pt;z-index:2519459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THRceE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lMdFx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308" type="#_x0000_t75" style="position:absolute;margin-left:7.2pt;margin-top:0;width:7.2pt;height:16.8pt;z-index:2519470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vicF9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u&#10;+JwX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309" type="#_x0000_t75" style="position:absolute;margin-left:7.2pt;margin-top:0;width:7.2pt;height:16.8pt;z-index:2519480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JpB&#10;kzP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310" type="#_x0000_t75" style="position:absolute;margin-left:7.2pt;margin-top:0;width:7.2pt;height:16.8pt;z-index:2519490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ClR&#10;5w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311" type="#_x0000_t75" style="position:absolute;margin-left:7.2pt;margin-top:0;width:7.2pt;height:16.8pt;z-index:2519500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56&#10;RX/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312" type="#_x0000_t75" style="position:absolute;margin-left:7.2pt;margin-top:0;width:7.2pt;height:16.8pt;z-index:2519511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L&#10;KuaU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313" type="#_x0000_t75" style="position:absolute;margin-left:7.2pt;margin-top:0;width:7.2pt;height:16.8pt;z-index:2519521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Ia+v8n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314" type="#_x0000_t75" style="position:absolute;margin-left:7.2pt;margin-top:0;width:4.8pt;height:18.6pt;z-index:2519531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rlfXQE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OuV9dAQQAAAEN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315" type="#_x0000_t75" style="position:absolute;margin-left:7.2pt;margin-top:0;width:4.8pt;height:18.6pt;z-index:2519541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RQMjQI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2RQMj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316" type="#_x0000_t75" style="position:absolute;margin-left:7.2pt;margin-top:0;width:4.8pt;height:18.6pt;z-index:2519552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Td1dQI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+Td1d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317" type="#_x0000_t75" style="position:absolute;margin-left:7.2pt;margin-top:0;width:4.8pt;height:18.6pt;z-index:2519562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VshSA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VbIU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318" type="#_x0000_t75" style="position:absolute;margin-left:7.2pt;margin-top:0;width:4.8pt;height:18.6pt;z-index:2519572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exR6AIEAAABDQ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lexR6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319" type="#_x0000_t75" style="position:absolute;margin-left:7.2pt;margin-top:0;width:4.8pt;height:18.6pt;z-index:2519582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kECO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hHvUqPyLdrd6T&#10;4Sh6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JBAj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320" type="#_x0000_t75" style="position:absolute;margin-left:7.2pt;margin-top:0;width:4.8pt;height:18.6pt;z-index:2519592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YWvwQM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mFr8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321" type="#_x0000_t75" style="position:absolute;margin-left:7.2pt;margin-top:0;width:4.8pt;height:18.6pt;z-index:2519603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G6H+Q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Buh/k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322" type="#_x0000_t75" style="position:absolute;margin-left:7.2pt;margin-top:0;width:4.8pt;height:18.6pt;z-index:2519613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E3+A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hnvQqPyLdrd6T&#10;YZI9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BN/g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323" type="#_x0000_t75" style="position:absolute;margin-left:7.2pt;margin-top:0;width:4.8pt;height:18.6pt;z-index:2519623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r7VJwM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K+1S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324" type="#_x0000_t75" style="position:absolute;margin-left:7.2pt;margin-top:0;width:4.8pt;height:18.6pt;z-index:2519633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Xp43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hnvYqPyLdrd6T&#10;YZI+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Jl6eN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325" type="#_x0000_t75" style="position:absolute;margin-left:7.2pt;margin-top:0;width:4.8pt;height:18.6pt;z-index:2519644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tcrD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ceF9mg8gPSXes9&#10;GSeT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7XKw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326" type="#_x0000_t75" style="position:absolute;margin-left:7.2pt;margin-top:0;width:7.2pt;height:16.2pt;z-index:2519654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FvXhdwCAAD9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yFvX&#10;hd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6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327" type="#_x0000_t75" style="position:absolute;margin-left:7.2pt;margin-top:0;width:7.2pt;height:16.2pt;z-index:2519664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H&#10;A4Lk3gIAAP0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6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328" type="#_x0000_t75" style="position:absolute;margin-left:7.2pt;margin-top:0;width:7.2pt;height:16.2pt;z-index:2519674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tp9XdwCAAD9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0tp9&#10;Xd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6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329" type="#_x0000_t75" style="position:absolute;margin-left:7.2pt;margin-top:0;width:7.2pt;height:16.2pt;z-index:2519685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" o:insetmode="auto">
                  <v:imagedata r:id="rId6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330" type="#_x0000_t75" style="position:absolute;margin-left:7.2pt;margin-top:0;width:7.2pt;height:16.8pt;z-index:2519695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D8IA9wCAAD9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QD8I&#10;A9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331" type="#_x0000_t75" style="position:absolute;margin-left:7.2pt;margin-top:0;width:7.2pt;height:16.8pt;z-index:2519705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a4&#10;vk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332" type="#_x0000_t75" style="position:absolute;margin-left:7.2pt;margin-top:0;width:7.2pt;height:16.8pt;z-index:2519715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g&#10;IoR8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333" type="#_x0000_t75" style="position:absolute;margin-left:7.2pt;margin-top:0;width:7.2pt;height:16.8pt;z-index:2519726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ysALt4CAAD+BgAA&#10;HwAAAGNsaXBib2FyZC9kcmF3aW5ncy9kcmF3aW5nMS54bWzEVW1vmzAQ/j5p/8HydwokhAI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f&#10;KwAu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334" type="#_x0000_t75" style="position:absolute;margin-left:7.2pt;margin-top:0;width:7.2pt;height:16.2pt;z-index:2519736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zfA+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Bs3&#10;wP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6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335" type="#_x0000_t75" style="position:absolute;margin-left:7.2pt;margin-top:0;width:7.2pt;height:16.2pt;z-index:2519746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viADN0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Jr4&#10;gA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6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336" type="#_x0000_t75" style="position:absolute;margin-left:7.2pt;margin-top:0;width:7.2pt;height:16.2pt;z-index:2519756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fxrKt0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n8&#10;ay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6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337" type="#_x0000_t75" style="position:absolute;margin-left:7.2pt;margin-top:0;width:7.2pt;height:16.2pt;z-index:2519767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Mg5&#10;w4P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6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338" type="#_x0000_t75" style="position:absolute;margin-left:7.2pt;margin-top:0;width:7.2pt;height:16.8pt;z-index:2519777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UN31N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1&#10;Q3fU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339" type="#_x0000_t75" style="position:absolute;margin-left:7.2pt;margin-top:0;width:7.2pt;height:16.8pt;z-index:2519787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zq5G+A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Bc6uRv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340" type="#_x0000_t75" style="position:absolute;margin-left:7.2pt;margin-top:0;width:7.2pt;height:16.8pt;z-index:2519797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PP0fd0CAAD+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zz&#10;9H3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341" type="#_x0000_t75" style="position:absolute;margin-left:7.2pt;margin-top:0;width:7.2pt;height:16.8pt;z-index:2519808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ZXLM90CAAD+BgAA&#10;HwAAAGNsaXBib2FyZC9kcmF3aW5ncy9kcmF3aW5nMS54bWzEVW1vmzAQ/j5p/8HydwokhAI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MGV&#10;yzP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342" type="#_x0000_t75" style="position:absolute;margin-left:7.2pt;margin-top:0;width:7.2pt;height:16.2pt;z-index:2519818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kOSO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HZD&#10;kj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6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343" type="#_x0000_t75" style="position:absolute;margin-left:7.2pt;margin-top:0;width:7.2pt;height:16.2pt;z-index:2519828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4CoFt0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+A&#10;qBb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6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344" type="#_x0000_t75" style="position:absolute;margin-left:7.2pt;margin-top:0;width:7.2pt;height:16.2pt;z-index:2519838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RqSIN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ka&#10;kiD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6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345" type="#_x0000_t75" style="position:absolute;margin-left:7.2pt;margin-top:0;width:7.2pt;height:16.2pt;z-index:2519848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IB/fN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CiA&#10;f3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6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346" type="#_x0000_t75" style="position:absolute;margin-left:7.2pt;margin-top:0;width:7.2pt;height:16.8pt;z-index:2519859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RR&#10;Ge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347" type="#_x0000_t75" style="position:absolute;margin-left:7.2pt;margin-top:0;width:7.2pt;height:16.8pt;z-index:2519869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N6&#10;u5v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348" type="#_x0000_t75" style="position:absolute;margin-left:7.2pt;margin-top:0;width:7.2pt;height:16.8pt;z-index:2519879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2&#10;Khhw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349" type="#_x0000_t75" style="position:absolute;margin-left:7.2pt;margin-top:0;width:7.2pt;height:16.8pt;z-index:2519889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qjauI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350" type="#_x0000_t75" style="position:absolute;margin-left:7.2pt;margin-top:0;width:4.8pt;height:18.6pt;z-index:2519900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BfQuQ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7ifA0er8hPS3es9&#10;6Q/S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AX0Lk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351" type="#_x0000_t75" style="position:absolute;margin-left:7.2pt;margin-top:0;width:4.8pt;height:18.6pt;z-index:2519910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7qDa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hnvcqPyLdrd6T&#10;4Wj0rD6+QtwepsGx/DXb5g6uyRKlp2umVvzGGL1bc1ZZ3NHaCQzanuVt1h9rUdbT7jddgYHZxmkv&#10;77/aLorBeHBP3njJMEu88Z4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XDQcR+kF0CFSRzc6oUMXvwA6ROro0iNd&#10;HGdguh/vdojU0Y1P6DAjXAAdInV02ZEO0S4hKhCpo8tP6NLR+BKiApHazHeSkn19QFYmV9B/S8j6&#10;Dmrx64SMvtk1IK2SXlMDb0ropKBV2QT3H6FVx+TtPeWpzfD+e9MXG+uM+ARpXOkHP4LawiyXUMv6&#10;M08K/1l/4KtjD/Fi23mReBQ1t+Q935F7XTP1jaLwjR1QN0EbvD53/eUv7JihxcBJ/w12wpnnQrqx&#10;/KG5h/astUlbaWEHtquDs+bfv9r9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e6g2k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352" type="#_x0000_t75" style="position:absolute;margin-left:7.2pt;margin-top:0;width:4.8pt;height:18.6pt;z-index:2519920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xwk8F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353" type="#_x0000_t75" style="position:absolute;margin-left:7.2pt;margin-top:0;width:4.8pt;height:18.6pt;z-index:2519930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yDdMw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ziJAbNV+Qnp7vWe&#10;9Af9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8g3T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354" type="#_x0000_t75" style="position:absolute;margin-left:7.2pt;margin-top:0;width:4.8pt;height:18.6pt;z-index:2519941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k5HD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355" type="#_x0000_t75" style="position:absolute;margin-left:7.2pt;margin-top:0;width:4.8pt;height:18.6pt;z-index:2519951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0kjG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NJIx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356" type="#_x0000_t75" style="position:absolute;margin-left:7.2pt;margin-top:0;width:4.8pt;height:18.6pt;z-index:2519961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aTz4QI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paTz4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357" type="#_x0000_t75" style="position:absolute;margin-left:7.2pt;margin-top:0;width:4.8pt;height:18.6pt;z-index:2519971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E/b2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kznuVH5HuVu/J&#10;MMmf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YU2L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GxP29k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358" type="#_x0000_t75" style="position:absolute;margin-left:7.2pt;margin-top:0;width:4.8pt;height:18.6pt;z-index:2519982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fPire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359" type="#_x0000_t75" style="position:absolute;margin-left:7.2pt;margin-top:0;width:4.8pt;height:18.6pt;z-index:2519992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guAX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4LgF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360" type="#_x0000_t75" style="position:absolute;margin-left:7.2pt;margin-top:0;width:4.8pt;height:18.6pt;z-index:2520002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1c8tp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361" type="#_x0000_t75" style="position:absolute;margin-left:7.2pt;margin-top:0;width:4.8pt;height:18.6pt;z-index:2520012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mJ+dg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Jifn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362" type="#_x0000_t75" style="position:absolute;margin-left:7.2pt;margin-top:0;width:7.2pt;height:16.8pt;z-index:2520023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zEnH&#10;89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363" type="#_x0000_t75" style="position:absolute;margin-left:7.2pt;margin-top:0;width:7.2pt;height:16.8pt;z-index:2520033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Nu4&#10;QK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364" type="#_x0000_t75" style="position:absolute;margin-left:7.2pt;margin-top:0;width:7.2pt;height:16.8pt;z-index:2520043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N0i&#10;ep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365" type="#_x0000_t75" style="position:absolute;margin-left:7.2pt;margin-top:0;width:7.2pt;height:16.8pt;z-index:2520053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M6MRxN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366" type="#_x0000_t75" style="position:absolute;margin-left:7.2pt;margin-top:0;width:7.2pt;height:16.8pt;z-index:2520064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Y&#10;P57U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367" type="#_x0000_t75" style="position:absolute;margin-left:7.2pt;margin-top:0;width:7.2pt;height:16.8pt;z-index:2520074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jpH/98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ajpH/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368" type="#_x0000_t75" style="position:absolute;margin-left:7.2pt;margin-top:0;width:7.2pt;height:16.8pt;z-index:2520084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fMKmd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h&#10;8wqZ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369" type="#_x0000_t75" style="position:absolute;margin-left:7.2pt;margin-top:0;width:7.2pt;height:16.8pt;z-index:2520094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8&#10;lTXX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370" type="#_x0000_t75" style="position:absolute;margin-left:7.2pt;margin-top:0;width:7.2pt;height:16.8pt;z-index:2520104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P&#10;hUHo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371" type="#_x0000_t75" style="position:absolute;margin-left:7.2pt;margin-top:0;width:7.2pt;height:16.8pt;z-index:2520115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QWHDf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372" type="#_x0000_t75" style="position:absolute;margin-left:7.2pt;margin-top:0;width:7.2pt;height:16.8pt;z-index:2520125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0&#10;MWCU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373" type="#_x0000_t75" style="position:absolute;margin-left:7.2pt;margin-top:0;width:7.2pt;height:16.8pt;z-index:2520135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Pbgy29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374" type="#_x0000_t75" style="position:absolute;margin-left:7.2pt;margin-top:0;width:4.8pt;height:18.6pt;z-index:2520145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mwswgM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HpsLM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375" type="#_x0000_t75" style="position:absolute;margin-left:7.2pt;margin-top:0;width:4.8pt;height:18.6pt;z-index:2520156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cF/EgQ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twX8S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376" type="#_x0000_t75" style="position:absolute;margin-left:7.2pt;margin-top:0;width:4.8pt;height:18.6pt;z-index:2520166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gXS6wM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YF0u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377" type="#_x0000_t75" style="position:absolute;margin-left:7.2pt;margin-top:0;width:4.8pt;height:18.6pt;z-index:2520176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/oDg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kjXqVH5HuVu/J&#10;cDR8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f6A4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378" type="#_x0000_t75" style="position:absolute;margin-left:7.2pt;margin-top:0;width:4.8pt;height:18.6pt;z-index:2520186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D6ue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kjXuVH5HuVu/J&#10;cBQ/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QQsv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Fw+rn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379" type="#_x0000_t75" style="position:absolute;margin-left:7.2pt;margin-top:0;width:4.8pt;height:18.6pt;z-index:2520197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5P9q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kHfYqPyLdrd6T&#10;4Sh6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AuT/a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380" type="#_x0000_t75" style="position:absolute;margin-left:7.2pt;margin-top:0;width:4.8pt;height:18.6pt;z-index:2520207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K7CEU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381" type="#_x0000_t75" style="position:absolute;margin-left:7.2pt;margin-top:0;width:4.8pt;height:18.6pt;z-index:2520217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iW6xq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382" type="#_x0000_t75" style="position:absolute;margin-left:7.2pt;margin-top:0;width:4.8pt;height:18.6pt;z-index:2520227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Z8Bk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kTXuVH5HuVu/J&#10;MMme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YU2L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mfAZ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383" type="#_x0000_t75" style="position:absolute;margin-left:7.2pt;margin-top:0;width:4.8pt;height:18.6pt;z-index:2520238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2wqtQ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tsKr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384" type="#_x0000_t75" style="position:absolute;margin-left:7.2pt;margin-top:0;width:4.8pt;height:18.6pt;z-index:2520248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dgfpO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385" type="#_x0000_t75" style="position:absolute;margin-left:7.2pt;margin-top:0;width:4.8pt;height:18.6pt;z-index:2520258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iypngM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osqZ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386" type="#_x0000_t75" style="position:absolute;margin-left:7.2pt;margin-top:0;width:7.2pt;height:16.2pt;z-index:2520268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bnsydw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Hbns&#10;yd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6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387" type="#_x0000_t75" style="position:absolute;margin-left:7.2pt;margin-top:0;width:7.2pt;height:16.2pt;z-index:2520279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W&#10;0Lmy3gIAAP0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6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388" type="#_x0000_t75" style="position:absolute;margin-left:7.2pt;margin-top:0;width:7.2pt;height:16.2pt;z-index:2520289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wlGC9w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gwlG&#10;C9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6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389" type="#_x0000_t75" style="position:absolute;margin-left:7.2pt;margin-top:0;width:7.2pt;height:16.2pt;z-index:2520299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c/Cets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" o:insetmode="auto">
                  <v:imagedata r:id="rId6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390" type="#_x0000_t75" style="position:absolute;margin-left:7.2pt;margin-top:0;width:7.2pt;height:16.8pt;z-index:2520309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d0zT90CAAD9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JXd&#10;M0/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391" type="#_x0000_t75" style="position:absolute;margin-left:7.2pt;margin-top:0;width:7.2pt;height:16.8pt;z-index:2520320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G&#10;amtY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392" type="#_x0000_t75" style="position:absolute;margin-left:7.2pt;margin-top:0;width:7.2pt;height:16.8pt;z-index:2520330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PBRbt0CAAD+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Dw&#10;UW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393" type="#_x0000_t75" style="position:absolute;margin-left:7.2pt;margin-top:0;width:7.2pt;height:16.8pt;z-index:2520340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6e5X&#10;w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394" type="#_x0000_t75" style="position:absolute;margin-left:7.2pt;margin-top:0;width:7.2pt;height:16.2pt;z-index:2520350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fKXFt0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O3y&#10;lxb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6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395" type="#_x0000_t75" style="position:absolute;margin-left:7.2pt;margin-top:0;width:7.2pt;height:16.2pt;z-index:2520360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AYP7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PQG&#10;D+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6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396" type="#_x0000_t75" style="position:absolute;margin-left:7.2pt;margin-top:0;width:7.2pt;height:16.2pt;z-index:2520371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wLkyN0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McC&#10;5M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6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397" type="#_x0000_t75" style="position:absolute;margin-left:7.2pt;margin-top:0;width:7.2pt;height:16.2pt;z-index:2520381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6A&#10;g4v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6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398" type="#_x0000_t75" style="position:absolute;margin-left:7.2pt;margin-top:0;width:7.2pt;height:16.8pt;z-index:2520391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/o33N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T&#10;+jf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399" type="#_x0000_t75" style="position:absolute;margin-left:7.2pt;margin-top:0;width:7.2pt;height:16.8pt;z-index:2520401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cQ2+eA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HnENvn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400" type="#_x0000_t75" style="position:absolute;margin-left:7.2pt;margin-top:0;width:7.2pt;height:16.8pt;z-index:2520412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g17n9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y&#10;DXuf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401" type="#_x0000_t75" style="position:absolute;margin-left:7.2pt;margin-top:0;width:7.2pt;height:16.8pt;z-index:2520422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2&#10;pGQ1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402" type="#_x0000_t75" style="position:absolute;margin-left:7.2pt;margin-top:0;width:7.2pt;height:16.2pt;z-index:2520432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XI9PNw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QXI9&#10;P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6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403" type="#_x0000_t75" style="position:absolute;margin-left:7.2pt;margin-top:0;width:7.2pt;height:16.2pt;z-index:2520442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UX/+ts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" o:insetmode="auto">
                  <v:imagedata r:id="rId6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404" type="#_x0000_t75" style="position:absolute;margin-left:7.2pt;margin-top:0;width:7.2pt;height:16.2pt;z-index:2520453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9/FzNw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T9/F&#10;zN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6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405" type="#_x0000_t75" style="position:absolute;margin-left:7.2pt;margin-top:0;width:7.2pt;height:16.2pt;z-index:2520463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Rlhet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kZ&#10;YXr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6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406" type="#_x0000_t75" style="position:absolute;margin-left:7.2pt;margin-top:0;width:7.2pt;height:16.8pt;z-index:2520473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NXI&#10;B+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407" type="#_x0000_t75" style="position:absolute;margin-left:7.2pt;margin-top:0;width:7.2pt;height:16.8pt;z-index:2520483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yqRq&#10;d9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408" type="#_x0000_t75" style="position:absolute;margin-left:7.2pt;margin-top:0;width:7.2pt;height:16.8pt;z-index:2520494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/&#10;9Mm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409" type="#_x0000_t75" style="position:absolute;margin-left:7.2pt;margin-top:0;width:7.2pt;height:16.8pt;z-index:2520504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K6+wJ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410" type="#_x0000_t75" style="position:absolute;margin-left:7.2pt;margin-top:0;width:4.8pt;height:18.6pt;z-index:2520514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grbyc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411" type="#_x0000_t75" style="position:absolute;margin-left:7.2pt;margin-top:0;width:4.8pt;height:18.6pt;z-index:2520524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Ruho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OsmhQ+QHprvWe&#10;jCeT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Uboa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412" type="#_x0000_t75" style="position:absolute;margin-left:7.2pt;margin-top:0;width:4.8pt;height:18.6pt;z-index:2520535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7fDF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413" type="#_x0000_t75" style="position:absolute;margin-left:7.2pt;margin-top:0;width:4.8pt;height:18.6pt;z-index:2520545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H3xZQ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OimxQ+QHprvWe&#10;jCfj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R98W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414" type="#_x0000_t75" style="position:absolute;margin-left:7.2pt;margin-top:0;width:4.8pt;height:18.6pt;z-index:2520555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pAhng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JKQIZ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415" type="#_x0000_t75" style="position:absolute;margin-left:7.2pt;margin-top:0;width:4.8pt;height:18.6pt;z-index:2520565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T1yT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kz3uVH5HuVu/J&#10;cBQ9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U9ck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416" type="#_x0000_t75" style="position:absolute;margin-left:7.2pt;margin-top:0;width:4.8pt;height:18.6pt;z-index:2520576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7xO0z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417" type="#_x0000_t75" style="position:absolute;margin-left:7.2pt;margin-top:0;width:4.8pt;height:18.6pt;z-index:2520586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vic9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RGPUqPyLdrd6T&#10;YZI/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Cb4nPQ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418" type="#_x0000_t75" style="position:absolute;margin-left:7.2pt;margin-top:0;width:4.8pt;height:18.6pt;z-index:2520596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TwxD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RGPcqPyLdrd6T&#10;YZI9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QQsv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08MQ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419" type="#_x0000_t75" style="position:absolute;margin-left:7.2pt;margin-top:0;width:4.8pt;height:18.6pt;z-index:2520606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88aK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ehONB5Qeku9Z7&#10;Mk6y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/PGi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420" type="#_x0000_t75" style="position:absolute;margin-left:7.2pt;margin-top:0;width:4.8pt;height:18.6pt;z-index:2520616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+xj0wM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K/sY9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421" type="#_x0000_t75" style="position:absolute;margin-left:7.2pt;margin-top:0;width:4.8pt;height:18.6pt;z-index:252062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EEwAw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3gQAmar8hPS3es9&#10;6SeD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hBMA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422" type="#_x0000_t75" style="position:absolute;margin-left:7.2pt;margin-top:0;width:7.2pt;height:16.8pt;z-index:252063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dfrW90CAAD9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InX&#10;61vdAgAA/Q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423" type="#_x0000_t75" style="position:absolute;margin-left:7.2pt;margin-top:0;width:7.2pt;height:16.8pt;z-index:252064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Jm&#10;kUL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424" type="#_x0000_t75" style="position:absolute;margin-left:7.2pt;margin-top:0;width:7.2pt;height:16.8pt;z-index:2520657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PyrdN0CAAD+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T8&#10;q3T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425" type="#_x0000_t75" style="position:absolute;margin-left:7.2pt;margin-top:0;width:7.2pt;height:16.8pt;z-index:2520668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I6&#10;D8L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426" type="#_x0000_t75" style="position:absolute;margin-left:7.2pt;margin-top:0;width:7.2pt;height:16.8pt;z-index:252067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u&#10;+sk4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427" type="#_x0000_t75" style="position:absolute;margin-left:7.2pt;margin-top:0;width:7.2pt;height:16.8pt;z-index:252068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ATEyB3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428" type="#_x0000_t75" style="position:absolute;margin-left:7.2pt;margin-top:0;width:7.2pt;height:16.8pt;z-index:2520698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8N&#10;hXv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429" type="#_x0000_t75" style="position:absolute;margin-left:7.2pt;margin-top:0;width:7.2pt;height:16.8pt;z-index:2520709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Nos&#10;dd/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430" type="#_x0000_t75" style="position:absolute;margin-left:7.2pt;margin-top:0;width:7.2pt;height:16.8pt;z-index:2520719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Di0&#10;7u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431" type="#_x0000_t75" style="position:absolute;margin-left:7.2pt;margin-top:0;width:7.2pt;height:16.8pt;z-index:2520729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Lek&#10;lJP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432" type="#_x0000_t75" style="position:absolute;margin-left:7.2pt;margin-top:0;width:7.2pt;height:16.8pt;z-index:2520739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C&#10;9Dd4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433" type="#_x0000_t75" style="position:absolute;margin-left:7.2pt;margin-top:0;width:7.2pt;height:16.8pt;z-index:2520750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Vq9Ow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434" type="#_x0000_t75" style="position:absolute;margin-left:7.2pt;margin-top:0;width:4.8pt;height:18.6pt;z-index:2520760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6i2t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RmPYqPyLdrd6T&#10;4Sh9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uotr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435" type="#_x0000_t75" style="position:absolute;margin-left:7.2pt;margin-top:0;width:4.8pt;height:18.6pt;z-index:2520770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AXlZgI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bAXlZ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436" type="#_x0000_t75" style="position:absolute;margin-left:7.2pt;margin-top:0;width:4.8pt;height:18.6pt;z-index:2520780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ug1nQ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3gQAker8hPS3es9&#10;6Q+S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roNZ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437" type="#_x0000_t75" style="position:absolute;margin-left:7.2pt;margin-top:0;width:4.8pt;height:18.6pt;z-index:2520791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J6u8w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AServ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438" type="#_x0000_t75" style="position:absolute;margin-left:7.2pt;margin-top:0;width:4.8pt;height:18.6pt;z-index:2520801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L3XC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PRMOlVfkS6W70n&#10;w1H8rD6+QtwepsGx/DXb5g6uyRKlp2umVvzGGL1bc1ZZ3NHaCQzanuVt1h9rUdbT7jddgYHZxmkv&#10;77/aLorBeHBP3njJMEu88Z4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XDQcR+kF0CFSRzc6oUMXvwA6ROro0iNd&#10;HGdguh/vdojU0Y1P6DAjXAAdInV02ZEO0S4hKhCpo8tP6NLR+BKiApHazHeSkn19QFYmV9B/S8j6&#10;Dmrx64SMvtk1IK2SXlMDb0ropKBV2QT3H6FVx+TtPeWpzfD+e9MXG+uM+ARpXOkHP4LawiyXUMv6&#10;M08K/1l/4KtjD/Fi23mReBQ1t+Q935F7XTP1jaLwjR1QN0EbvD53/eUv7JihxcBJ/w12wpnnQrqx&#10;/KG5h/astUlbaWEHtquDs+bfv9r9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CS91w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439" type="#_x0000_t75" style="position:absolute;margin-left:7.2pt;margin-top:0;width:4.8pt;height:18.6pt;z-index:2520811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xCE2wQ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zEITb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440" type="#_x0000_t75" style="position:absolute;margin-left:7.2pt;margin-top:0;width:4.8pt;height:18.6pt;z-index:2520821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NQpIgM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GjUKS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441" type="#_x0000_t75" style="position:absolute;margin-left:7.2pt;margin-top:0;width:4.8pt;height:18.6pt;z-index:2520832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T8BG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ejLNB5Qeku9Z7&#10;Mk6K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KE/AR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442" type="#_x0000_t75" style="position:absolute;margin-left:7.2pt;margin-top:0;width:4.8pt;height:18.6pt;z-index:2520842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9LR4Q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3jQB45W5Seku9d7&#10;0k+y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fS0eE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443" type="#_x0000_t75" style="position:absolute;margin-left:7.2pt;margin-top:0;width:4.8pt;height:18.6pt;z-index:2520852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SH6x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ejItB5Qeku9Z7&#10;Mk6y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Uh+s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444" type="#_x0000_t75" style="position:absolute;margin-left:7.2pt;margin-top:0;width:4.8pt;height:18.6pt;z-index:2520862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XNr1j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445" type="#_x0000_t75" style="position:absolute;margin-left:7.2pt;margin-top:0;width:4.8pt;height:18.6pt;z-index:2520872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JvuswM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ACb7r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446" type="#_x0000_t75" style="position:absolute;margin-left:7.2pt;margin-top:0;width:7.2pt;height:16.2pt;z-index:2520883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T1IANw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CT1I&#10;AN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6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447" type="#_x0000_t75" style="position:absolute;margin-left:7.2pt;margin-top:0;width:7.2pt;height:16.2pt;z-index:2520893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G&#10;ZR1h3gIAAP0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6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448" type="#_x0000_t75" style="position:absolute;margin-left:7.2pt;margin-top:0;width:7.2pt;height:16.2pt;z-index:2520903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7zi2Nw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E7zi&#10;2N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6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449" type="#_x0000_t75" style="position:absolute;margin-left:7.2pt;margin-top:0;width:7.2pt;height:16.2pt;z-index:2520913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5Shm&#10;h9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6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450" type="#_x0000_t75" style="position:absolute;margin-left:7.2pt;margin-top:0;width:7.2pt;height:16.8pt;z-index:2520924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iTqX&#10;st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451" type="#_x0000_t75" style="position:absolute;margin-left:7.2pt;margin-top:0;width:7.2pt;height:16.8pt;z-index:2520934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L2Zv&#10;p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452" type="#_x0000_t75" style="position:absolute;margin-left:7.2pt;margin-top:0;width:7.2pt;height:16.8pt;z-index:2520944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fxVkN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p&#10;/FWQ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453" type="#_x0000_t75" style="position:absolute;margin-left:7.2pt;margin-top:0;width:7.2pt;height:16.8pt;z-index:2520954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P&#10;OvEm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454" type="#_x0000_t75" style="position:absolute;margin-left:7.2pt;margin-top:0;width:7.2pt;height:16.2pt;z-index:2520965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yYx8t4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L&#10;JjHy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6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455" type="#_x0000_t75" style="position:absolute;margin-left:7.2pt;margin-top:0;width:7.2pt;height:16.2pt;z-index:2520975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pVm4N0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NqV&#10;ZuD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6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456" type="#_x0000_t75" style="position:absolute;margin-left:7.2pt;margin-top:0;width:7.2pt;height:16.2pt;z-index:2520985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ZGNxt0CAAD+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OmR&#10;jcb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6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457" type="#_x0000_t75" style="position:absolute;margin-left:7.2pt;margin-top:0;width:7.2pt;height:16.2pt;z-index:2520995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IhU&#10;JW/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6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458" type="#_x0000_t75" style="position:absolute;margin-left:7.2pt;margin-top:0;width:7.2pt;height:16.8pt;z-index:2521006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S6RON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D1&#10;LpE4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459" type="#_x0000_t75" style="position:absolute;margin-left:7.2pt;margin-top:0;width:7.2pt;height:16.8pt;z-index:2521016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t+w+eECAAD+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G37D5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460" type="#_x0000_t75" style="position:absolute;margin-left:7.2pt;margin-top:0;width:7.2pt;height:16.8pt;z-index:2521026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N&#10;Fv2f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461" type="#_x0000_t75" style="position:absolute;margin-left:7.2pt;margin-top:0;width:7.2pt;height:16.8pt;z-index:2521036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E2i&#10;6Sf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462" type="#_x0000_t75" style="position:absolute;margin-left:7.2pt;margin-top:0;width:7.2pt;height:16.2pt;z-index:2521047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nSwLtw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+nSw&#10;L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6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463" type="#_x0000_t75" style="position:absolute;margin-left:7.2pt;margin-top:0;width:7.2pt;height:16.2pt;z-index:2521057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niq5tw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aniq&#10;5twCAAD+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6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464" type="#_x0000_t75" style="position:absolute;margin-left:7.2pt;margin-top:0;width:7.2pt;height:16.2pt;z-index:2521067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OKQ0N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Gzi&#10;kND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6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465" type="#_x0000_t75" style="position:absolute;margin-left:7.2pt;margin-top:0;width:7.2pt;height:16.2pt;z-index:2521077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mP7jN0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IJj&#10;+4z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6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466" type="#_x0000_t75" style="position:absolute;margin-left:7.2pt;margin-top:0;width:7.2pt;height:16.8pt;z-index:2521088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P6y&#10;nR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467" type="#_x0000_t75" style="position:absolute;margin-left:7.2pt;margin-top:0;width:7.2pt;height:16.8pt;z-index:2521098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OmZ&#10;P2v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468" type="#_x0000_t75" style="position:absolute;margin-left:7.2pt;margin-top:0;width:7.2pt;height:16.8pt;z-index:2521108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Bc&#10;yZyA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469" type="#_x0000_t75" style="position:absolute;margin-left:7.2pt;margin-top:0;width:7.2pt;height:16.8pt;z-index:2521118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FFdxd3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470" type="#_x0000_t75" style="position:absolute;margin-left:7.2pt;margin-top:0;width:4.8pt;height:18.6pt;z-index:2521128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3JoB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REvcqPyLdrd6T&#10;4Sh9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NyaA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471" type="#_x0000_t75" style="position:absolute;margin-left:7.2pt;margin-top:0;width:4.8pt;height:18.6pt;z-index:2521139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JTfO9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472" type="#_x0000_t75" style="position:absolute;margin-left:7.2pt;margin-top:0;width:4.8pt;height:18.6pt;z-index:2521149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PxCLgM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T8Qi4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473" type="#_x0000_t75" style="position:absolute;margin-left:7.2pt;margin-top:0;width:4.8pt;height:18.6pt;z-index:2521159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NB5G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NRmvcqPyLdrd6T&#10;4Wj4rD6+QtwepsGx/DXb5g6uyRKlp2umVvzGGL1bc1ZZ3NHaCQzanuVt1h9rUdbT7jddgYHZxmkv&#10;77/aLorBeHBP3njJMEu88Z4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XDQcR+kF0CFSRzc6oUMXvwA6ROro0iNd&#10;HGdguh/vdojU0Y1P6DAjXAAdInV02ZEO0S4hKhCpo8tP6NLR+BKiApHazHeSkn19QFYmV9B/S8j6&#10;Dmrx64SMvtk1IK2SXlMDb0ropKBV2QT3H6FVx+TtPeWpzfD+e9MXG+uM+ARpXOkHP4LawiyXUMv6&#10;M08K/1l/4KtjD/Fi23mReBQ1t+Q935F7XTP1jaLwjR1QN0EbvD53/eUv7JihxcBJ/w12wpnnQrqx&#10;/KG5h/astUlbaWEHtquDs+bfv9r9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zQeR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474" type="#_x0000_t75" style="position:absolute;margin-left:7.2pt;margin-top:0;width:4.8pt;height:18.6pt;z-index:2521169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3GcJuw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475" type="#_x0000_t75" style="position:absolute;margin-left:7.2pt;margin-top:0;width:4.8pt;height:18.6pt;z-index:2521180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8paa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eZNGg8gPSXes9&#10;GU+i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vKWm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476" type="#_x0000_t75" style="position:absolute;margin-left:7.2pt;margin-top:0;width:4.8pt;height:18.6pt;z-index:2521190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kA73k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477" type="#_x0000_t75" style="position:absolute;margin-left:7.2pt;margin-top:0;width:4.8pt;height:18.6pt;z-index:2521200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eXfq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eZONB5Qeku9Z7&#10;Mk6K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Fnl36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478" type="#_x0000_t75" style="position:absolute;margin-left:7.2pt;margin-top:0;width:4.8pt;height:18.6pt;z-index:2521210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HnGpl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479" type="#_x0000_t75" style="position:absolute;margin-left:7.2pt;margin-top:0;width:4.8pt;height:18.6pt;z-index:2521221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zWNdAM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s1jXQ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480" type="#_x0000_t75" style="position:absolute;margin-left:7.2pt;margin-top:0;width:4.8pt;height:18.6pt;z-index:2521231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PEgj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DxII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481" type="#_x0000_t75" style="position:absolute;margin-left:7.2pt;margin-top:0;width:4.8pt;height:18.6pt;z-index:2521241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1xzXQ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dcc1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482" type="#_x0000_t75" style="position:absolute;margin-left:7.2pt;margin-top:0;width:7.2pt;height:16.8pt;z-index:2521251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483" type="#_x0000_t75" style="position:absolute;margin-left:7.2pt;margin-top:0;width:7.2pt;height:16.8pt;z-index:2521262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il&#10;vbj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484" type="#_x0000_t75" style="position:absolute;margin-left:7.2pt;margin-top:0;width:7.2pt;height:16.8pt;z-index:2521272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K4/&#10;h47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485" type="#_x0000_t75" style="position:absolute;margin-left:7.2pt;margin-top:0;width:7.2pt;height:16.8pt;z-index:2521282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AR&#10;NgPc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486" type="#_x0000_t75" style="position:absolute;margin-left:7.2pt;margin-top:0;width:7.2pt;height:16.8pt;z-index:2521292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487" type="#_x0000_t75" style="position:absolute;margin-left:7.2pt;margin-top:0;width:7.2pt;height:16.8pt;z-index:2521303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488" type="#_x0000_t75" style="position:absolute;margin-left:7.2pt;margin-top:0;width:7.2pt;height:16.8pt;z-index:2521313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FLu&#10;94/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489" type="#_x0000_t75" style="position:absolute;margin-left:7.2pt;margin-top:0;width:7.2pt;height:16.8pt;z-index:2521323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4jIwd0CAAD+BgAA&#10;HwAAAGNsaXBib2FyZC9kcmF3aW5ncy9kcmF3aW5nMS54bWzEVW1vmzAQ/j5p/8HydwokhAI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M+I&#10;yMH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490" type="#_x0000_t75" style="position:absolute;margin-left:7.2pt;margin-top:0;width:7.2pt;height:16.8pt;z-index:2521333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491" type="#_x0000_t75" style="position:absolute;margin-left:7.2pt;margin-top:0;width:4.8pt;height:18.6pt;z-index:2521344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ZyI6gM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AmciO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492" type="#_x0000_t75" style="position:absolute;margin-left:7.2pt;margin-top:0;width:4.8pt;height:18.6pt;z-index:2521354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jHbOgI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XjHbO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493" type="#_x0000_t75" style="position:absolute;margin-left:7.2pt;margin-top:0;width:4.8pt;height:18.6pt;z-index:2521364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1v5JwI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i1v5Jw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494" type="#_x0000_t75" style="position:absolute;margin-left:7.2pt;margin-top:0;width:4.8pt;height:18.6pt;z-index:2521374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XI2ag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VyNm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495" type="#_x0000_t75" style="position:absolute;margin-left:7.2pt;margin-top:0;width:4.8pt;height:18.6pt;z-index:2521384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rabk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62m5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496" type="#_x0000_t75" style="position:absolute;margin-left:7.2pt;margin-top:0;width:4.8pt;height:18.6pt;z-index:2521395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RvIQ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kbyE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497" type="#_x0000_t75" style="position:absolute;margin-left:7.2pt;margin-top:0;width:4.8pt;height:18.6pt;z-index:2521405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/2GL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498" type="#_x0000_t75" style="position:absolute;margin-left:7.2pt;margin-top:0;width:4.8pt;height:18.6pt;z-index:2521415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h0wg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0zHuVH5HuVu/J&#10;MMmf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YU2L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YdMIA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499" type="#_x0000_t75" style="position:absolute;margin-left:7.2pt;margin-top:0;width:4.8pt;height:18.6pt;z-index:2521425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BqpAI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500" type="#_x0000_t75" style="position:absolute;margin-left:7.2pt;margin-top:0;width:4.8pt;height:18.6pt;z-index:2521436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FlrBg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RZaw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501" type="#_x0000_t75" style="position:absolute;margin-left:7.2pt;margin-top:0;width:4.8pt;height:18.6pt;z-index:2521446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53G/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K+dxv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8" o:title=""/>
                  <o:lock v:ext="edit" aspectratio="f"/>
                </v:shape>
              </w:pict>
            </w:r>
          </w:p>
        </w:tc>
      </w:tr>
      <w:tr w:rsidR="00304392" w:rsidRPr="003B4903" w:rsidTr="003B4903">
        <w:trPr>
          <w:cantSplit/>
          <w:trHeight w:val="20"/>
        </w:trPr>
        <w:tc>
          <w:tcPr>
            <w:tcW w:w="1872" w:type="dxa"/>
            <w:vAlign w:val="bottom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170</w:t>
            </w:r>
          </w:p>
        </w:tc>
        <w:tc>
          <w:tcPr>
            <w:tcW w:w="3085" w:type="dxa"/>
            <w:vAlign w:val="bottom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1 16 90040 04 0000 140</w:t>
            </w:r>
          </w:p>
        </w:tc>
        <w:tc>
          <w:tcPr>
            <w:tcW w:w="4388" w:type="dxa"/>
            <w:vAlign w:val="bottom"/>
          </w:tcPr>
          <w:p w:rsidR="00304392" w:rsidRPr="003B4903" w:rsidRDefault="00304392" w:rsidP="003B4903">
            <w:pPr>
              <w:spacing w:after="0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304392" w:rsidRPr="003B4903" w:rsidTr="003B4903">
        <w:trPr>
          <w:cantSplit/>
          <w:trHeight w:val="20"/>
        </w:trPr>
        <w:tc>
          <w:tcPr>
            <w:tcW w:w="1872" w:type="dxa"/>
            <w:vAlign w:val="bottom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180</w:t>
            </w:r>
          </w:p>
        </w:tc>
        <w:tc>
          <w:tcPr>
            <w:tcW w:w="3085" w:type="dxa"/>
            <w:vAlign w:val="bottom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4388" w:type="dxa"/>
            <w:vAlign w:val="bottom"/>
          </w:tcPr>
          <w:p w:rsidR="00304392" w:rsidRPr="003B4903" w:rsidRDefault="00304392" w:rsidP="003B4903">
            <w:pPr>
              <w:spacing w:after="0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Управление Федеральной службы войск национальной гвардии Российской Федерации по Ханты-Мансийскому автономному округу-Югре</w:t>
            </w:r>
          </w:p>
        </w:tc>
      </w:tr>
      <w:tr w:rsidR="00304392" w:rsidRPr="003B4903" w:rsidTr="003B4903">
        <w:trPr>
          <w:cantSplit/>
          <w:trHeight w:val="20"/>
        </w:trPr>
        <w:tc>
          <w:tcPr>
            <w:tcW w:w="1872" w:type="dxa"/>
            <w:vAlign w:val="bottom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180</w:t>
            </w:r>
          </w:p>
        </w:tc>
        <w:tc>
          <w:tcPr>
            <w:tcW w:w="3085" w:type="dxa"/>
            <w:vAlign w:val="bottom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116 90040 04 0000 140</w:t>
            </w:r>
          </w:p>
        </w:tc>
        <w:tc>
          <w:tcPr>
            <w:tcW w:w="4388" w:type="dxa"/>
            <w:vAlign w:val="bottom"/>
          </w:tcPr>
          <w:p w:rsidR="00304392" w:rsidRPr="003B4903" w:rsidRDefault="00304392" w:rsidP="003B4903">
            <w:pPr>
              <w:spacing w:after="0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304392" w:rsidRPr="003B4903" w:rsidTr="003B4903">
        <w:trPr>
          <w:cantSplit/>
          <w:trHeight w:val="20"/>
        </w:trPr>
        <w:tc>
          <w:tcPr>
            <w:tcW w:w="1872" w:type="dxa"/>
            <w:vAlign w:val="bottom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182</w:t>
            </w:r>
          </w:p>
        </w:tc>
        <w:tc>
          <w:tcPr>
            <w:tcW w:w="3085" w:type="dxa"/>
            <w:vAlign w:val="bottom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4388" w:type="dxa"/>
            <w:vAlign w:val="bottom"/>
          </w:tcPr>
          <w:p w:rsidR="00304392" w:rsidRPr="003B4903" w:rsidRDefault="00304392" w:rsidP="003B4903">
            <w:pPr>
              <w:spacing w:after="0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Управление Федеральной налоговой службы по Ханты-Мансийскому автономному округу - Югре</w:t>
            </w:r>
          </w:p>
        </w:tc>
      </w:tr>
      <w:tr w:rsidR="00304392" w:rsidRPr="003B4903" w:rsidTr="003B4903">
        <w:trPr>
          <w:cantSplit/>
          <w:trHeight w:val="20"/>
        </w:trPr>
        <w:tc>
          <w:tcPr>
            <w:tcW w:w="1872" w:type="dxa"/>
            <w:vAlign w:val="center"/>
          </w:tcPr>
          <w:p w:rsidR="00304392" w:rsidRPr="003B4903" w:rsidRDefault="00304392" w:rsidP="003B49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182</w:t>
            </w:r>
          </w:p>
        </w:tc>
        <w:tc>
          <w:tcPr>
            <w:tcW w:w="3085" w:type="dxa"/>
            <w:vAlign w:val="center"/>
          </w:tcPr>
          <w:p w:rsidR="00304392" w:rsidRPr="003B4903" w:rsidRDefault="00304392" w:rsidP="003B49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1 01 02000 01 0000 110</w:t>
            </w:r>
          </w:p>
        </w:tc>
        <w:tc>
          <w:tcPr>
            <w:tcW w:w="4388" w:type="dxa"/>
            <w:vAlign w:val="center"/>
          </w:tcPr>
          <w:p w:rsidR="00304392" w:rsidRPr="003B4903" w:rsidRDefault="00304392" w:rsidP="003B490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 xml:space="preserve">Налог на доходы физических лиц </w:t>
            </w:r>
            <w:hyperlink w:anchor="Par496" w:history="1">
              <w:r w:rsidRPr="003B4903">
                <w:rPr>
                  <w:rFonts w:ascii="Times New Roman" w:hAnsi="Times New Roman"/>
                </w:rPr>
                <w:t>&lt;**&gt;</w:t>
              </w:r>
            </w:hyperlink>
          </w:p>
        </w:tc>
      </w:tr>
      <w:tr w:rsidR="00304392" w:rsidRPr="003B4903" w:rsidTr="003B4903">
        <w:trPr>
          <w:cantSplit/>
          <w:trHeight w:val="20"/>
        </w:trPr>
        <w:tc>
          <w:tcPr>
            <w:tcW w:w="1872" w:type="dxa"/>
            <w:vAlign w:val="center"/>
          </w:tcPr>
          <w:p w:rsidR="00304392" w:rsidRPr="003B4903" w:rsidRDefault="00304392" w:rsidP="003B49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182</w:t>
            </w:r>
          </w:p>
        </w:tc>
        <w:tc>
          <w:tcPr>
            <w:tcW w:w="3085" w:type="dxa"/>
            <w:vAlign w:val="center"/>
          </w:tcPr>
          <w:p w:rsidR="00304392" w:rsidRPr="003B4903" w:rsidRDefault="00304392" w:rsidP="003B49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1 05 01000 00 0000 110</w:t>
            </w:r>
          </w:p>
        </w:tc>
        <w:tc>
          <w:tcPr>
            <w:tcW w:w="4388" w:type="dxa"/>
            <w:vAlign w:val="center"/>
          </w:tcPr>
          <w:p w:rsidR="00304392" w:rsidRPr="003B4903" w:rsidRDefault="00304392" w:rsidP="003B490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Налог, взимаемый в связи с применением упрощенной системы налогообложения</w:t>
            </w:r>
          </w:p>
        </w:tc>
      </w:tr>
      <w:tr w:rsidR="00304392" w:rsidRPr="003B4903" w:rsidTr="003B4903">
        <w:trPr>
          <w:cantSplit/>
          <w:trHeight w:val="20"/>
        </w:trPr>
        <w:tc>
          <w:tcPr>
            <w:tcW w:w="1872" w:type="dxa"/>
            <w:vAlign w:val="center"/>
          </w:tcPr>
          <w:p w:rsidR="00304392" w:rsidRPr="003B4903" w:rsidRDefault="00304392" w:rsidP="003B49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182</w:t>
            </w:r>
          </w:p>
        </w:tc>
        <w:tc>
          <w:tcPr>
            <w:tcW w:w="3085" w:type="dxa"/>
            <w:vAlign w:val="center"/>
          </w:tcPr>
          <w:p w:rsidR="00304392" w:rsidRPr="003B4903" w:rsidRDefault="00304392" w:rsidP="003B49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1 05 02000 02 0000 110</w:t>
            </w:r>
          </w:p>
        </w:tc>
        <w:tc>
          <w:tcPr>
            <w:tcW w:w="4388" w:type="dxa"/>
            <w:vAlign w:val="center"/>
          </w:tcPr>
          <w:p w:rsidR="00304392" w:rsidRPr="003B4903" w:rsidRDefault="00304392" w:rsidP="003B490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Единый налог на вмененный доход для отдельных видов деятельности</w:t>
            </w:r>
          </w:p>
        </w:tc>
      </w:tr>
      <w:tr w:rsidR="00304392" w:rsidRPr="003B4903" w:rsidTr="003B4903">
        <w:trPr>
          <w:cantSplit/>
          <w:trHeight w:val="20"/>
        </w:trPr>
        <w:tc>
          <w:tcPr>
            <w:tcW w:w="1872" w:type="dxa"/>
            <w:vAlign w:val="center"/>
          </w:tcPr>
          <w:p w:rsidR="00304392" w:rsidRPr="003B4903" w:rsidRDefault="00304392" w:rsidP="003B49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182</w:t>
            </w:r>
          </w:p>
        </w:tc>
        <w:tc>
          <w:tcPr>
            <w:tcW w:w="3085" w:type="dxa"/>
            <w:vAlign w:val="center"/>
          </w:tcPr>
          <w:p w:rsidR="00304392" w:rsidRPr="003B4903" w:rsidRDefault="00304392" w:rsidP="003B49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1 05 03000 01 0000 110</w:t>
            </w:r>
          </w:p>
        </w:tc>
        <w:tc>
          <w:tcPr>
            <w:tcW w:w="4388" w:type="dxa"/>
            <w:vAlign w:val="center"/>
          </w:tcPr>
          <w:p w:rsidR="00304392" w:rsidRPr="003B4903" w:rsidRDefault="00304392" w:rsidP="003B490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Единый сельскохозяйственный налог</w:t>
            </w:r>
          </w:p>
        </w:tc>
      </w:tr>
      <w:tr w:rsidR="00304392" w:rsidRPr="003B4903" w:rsidTr="003B4903">
        <w:trPr>
          <w:cantSplit/>
          <w:trHeight w:val="20"/>
        </w:trPr>
        <w:tc>
          <w:tcPr>
            <w:tcW w:w="1872" w:type="dxa"/>
            <w:vAlign w:val="center"/>
          </w:tcPr>
          <w:p w:rsidR="00304392" w:rsidRPr="003B4903" w:rsidRDefault="00304392" w:rsidP="003B49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182</w:t>
            </w:r>
          </w:p>
        </w:tc>
        <w:tc>
          <w:tcPr>
            <w:tcW w:w="3085" w:type="dxa"/>
            <w:vAlign w:val="center"/>
          </w:tcPr>
          <w:p w:rsidR="00304392" w:rsidRPr="003B4903" w:rsidRDefault="00304392" w:rsidP="003B49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1 05 04000 02 0000 110</w:t>
            </w:r>
          </w:p>
        </w:tc>
        <w:tc>
          <w:tcPr>
            <w:tcW w:w="4388" w:type="dxa"/>
            <w:vAlign w:val="center"/>
          </w:tcPr>
          <w:p w:rsidR="00304392" w:rsidRPr="003B4903" w:rsidRDefault="00304392" w:rsidP="003B490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Налог, взимаемый в связи с применением патентной системы налогообложения</w:t>
            </w:r>
          </w:p>
        </w:tc>
      </w:tr>
      <w:tr w:rsidR="00304392" w:rsidRPr="003B4903" w:rsidTr="003B4903">
        <w:trPr>
          <w:cantSplit/>
          <w:trHeight w:val="20"/>
        </w:trPr>
        <w:tc>
          <w:tcPr>
            <w:tcW w:w="1872" w:type="dxa"/>
            <w:vAlign w:val="center"/>
          </w:tcPr>
          <w:p w:rsidR="00304392" w:rsidRPr="003B4903" w:rsidRDefault="00304392" w:rsidP="003B49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182</w:t>
            </w:r>
          </w:p>
        </w:tc>
        <w:tc>
          <w:tcPr>
            <w:tcW w:w="3085" w:type="dxa"/>
            <w:vAlign w:val="center"/>
          </w:tcPr>
          <w:p w:rsidR="00304392" w:rsidRPr="003B4903" w:rsidRDefault="00304392" w:rsidP="003B49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1 06 01000 00 0000 110</w:t>
            </w:r>
          </w:p>
        </w:tc>
        <w:tc>
          <w:tcPr>
            <w:tcW w:w="4388" w:type="dxa"/>
            <w:vAlign w:val="center"/>
          </w:tcPr>
          <w:p w:rsidR="00304392" w:rsidRPr="003B4903" w:rsidRDefault="00304392" w:rsidP="003B490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Налог на имущество физических лиц</w:t>
            </w:r>
          </w:p>
        </w:tc>
      </w:tr>
      <w:tr w:rsidR="00304392" w:rsidRPr="003B4903" w:rsidTr="003B4903">
        <w:trPr>
          <w:cantSplit/>
          <w:trHeight w:val="20"/>
        </w:trPr>
        <w:tc>
          <w:tcPr>
            <w:tcW w:w="1872" w:type="dxa"/>
            <w:vAlign w:val="center"/>
          </w:tcPr>
          <w:p w:rsidR="00304392" w:rsidRPr="003B4903" w:rsidRDefault="00304392" w:rsidP="003B49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182</w:t>
            </w:r>
          </w:p>
        </w:tc>
        <w:tc>
          <w:tcPr>
            <w:tcW w:w="3085" w:type="dxa"/>
            <w:vAlign w:val="center"/>
          </w:tcPr>
          <w:p w:rsidR="00304392" w:rsidRPr="003B4903" w:rsidRDefault="00304392" w:rsidP="003B49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1 06 06000 00 0000 110</w:t>
            </w:r>
          </w:p>
        </w:tc>
        <w:tc>
          <w:tcPr>
            <w:tcW w:w="4388" w:type="dxa"/>
            <w:vAlign w:val="center"/>
          </w:tcPr>
          <w:p w:rsidR="00304392" w:rsidRPr="003B4903" w:rsidRDefault="00304392" w:rsidP="003B490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Земельный налог</w:t>
            </w:r>
          </w:p>
        </w:tc>
      </w:tr>
      <w:tr w:rsidR="00304392" w:rsidRPr="003B4903" w:rsidTr="003B4903">
        <w:trPr>
          <w:cantSplit/>
          <w:trHeight w:val="20"/>
        </w:trPr>
        <w:tc>
          <w:tcPr>
            <w:tcW w:w="1872" w:type="dxa"/>
            <w:vAlign w:val="center"/>
          </w:tcPr>
          <w:p w:rsidR="00304392" w:rsidRPr="003B4903" w:rsidRDefault="00304392" w:rsidP="003B49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182</w:t>
            </w:r>
          </w:p>
        </w:tc>
        <w:tc>
          <w:tcPr>
            <w:tcW w:w="3085" w:type="dxa"/>
            <w:vAlign w:val="center"/>
          </w:tcPr>
          <w:p w:rsidR="00304392" w:rsidRPr="003B4903" w:rsidRDefault="00304392" w:rsidP="003B49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1 08 03010 01 0000 110</w:t>
            </w:r>
          </w:p>
        </w:tc>
        <w:tc>
          <w:tcPr>
            <w:tcW w:w="4388" w:type="dxa"/>
            <w:vAlign w:val="center"/>
          </w:tcPr>
          <w:p w:rsidR="00304392" w:rsidRPr="003B4903" w:rsidRDefault="00304392" w:rsidP="003B490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Государственная пошлина по делам, рассматриваемым в судах общей юрисдикции, мировыми судьями (за исключением Верховного Суда Российской Федерации</w:t>
            </w:r>
          </w:p>
        </w:tc>
      </w:tr>
      <w:tr w:rsidR="00304392" w:rsidRPr="003B4903" w:rsidTr="003B4903">
        <w:trPr>
          <w:cantSplit/>
          <w:trHeight w:val="20"/>
        </w:trPr>
        <w:tc>
          <w:tcPr>
            <w:tcW w:w="1872" w:type="dxa"/>
            <w:vAlign w:val="center"/>
          </w:tcPr>
          <w:p w:rsidR="00304392" w:rsidRPr="003B4903" w:rsidRDefault="00304392" w:rsidP="003B49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182</w:t>
            </w:r>
          </w:p>
        </w:tc>
        <w:tc>
          <w:tcPr>
            <w:tcW w:w="3085" w:type="dxa"/>
            <w:vAlign w:val="center"/>
          </w:tcPr>
          <w:p w:rsidR="00304392" w:rsidRPr="003B4903" w:rsidRDefault="00304392" w:rsidP="003B49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1 09 00000 00 0000 110</w:t>
            </w:r>
          </w:p>
        </w:tc>
        <w:tc>
          <w:tcPr>
            <w:tcW w:w="4388" w:type="dxa"/>
            <w:vAlign w:val="center"/>
          </w:tcPr>
          <w:p w:rsidR="00304392" w:rsidRPr="003B4903" w:rsidRDefault="00304392" w:rsidP="003B490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Задолженность и перерасчеты по отмененным налогам, сборам и иным обязательным платежам</w:t>
            </w:r>
          </w:p>
        </w:tc>
      </w:tr>
      <w:tr w:rsidR="00304392" w:rsidRPr="003B4903" w:rsidTr="003B4903">
        <w:trPr>
          <w:cantSplit/>
          <w:trHeight w:val="20"/>
        </w:trPr>
        <w:tc>
          <w:tcPr>
            <w:tcW w:w="1872" w:type="dxa"/>
            <w:vAlign w:val="center"/>
          </w:tcPr>
          <w:p w:rsidR="00304392" w:rsidRPr="003B4903" w:rsidRDefault="00304392" w:rsidP="003B4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182</w:t>
            </w:r>
          </w:p>
        </w:tc>
        <w:tc>
          <w:tcPr>
            <w:tcW w:w="3085" w:type="dxa"/>
            <w:vAlign w:val="center"/>
          </w:tcPr>
          <w:p w:rsidR="00304392" w:rsidRPr="003B4903" w:rsidRDefault="00304392" w:rsidP="003B4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1 16 03010 01 0000 140</w:t>
            </w:r>
          </w:p>
        </w:tc>
        <w:tc>
          <w:tcPr>
            <w:tcW w:w="4388" w:type="dxa"/>
            <w:shd w:val="clear" w:color="000000" w:fill="FFFFFF"/>
            <w:vAlign w:val="bottom"/>
          </w:tcPr>
          <w:p w:rsidR="00304392" w:rsidRPr="003B4903" w:rsidRDefault="00304392" w:rsidP="003B4903">
            <w:pPr>
              <w:spacing w:after="0" w:line="240" w:lineRule="auto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Денежные взыскания (штрафы) за нарушение законодательства о налогах и сборах, предусмотренные статьями 116, 119.1, 119.2, пунктами 1 и 2 статьи 120, статьями 125, 126, 126.1, 128, 129, 129.1, 129.4, 132, 133, 134, 135, 135.1, 135.2 Налогового кодекса Российской Федерации</w:t>
            </w:r>
          </w:p>
        </w:tc>
      </w:tr>
      <w:tr w:rsidR="00304392" w:rsidRPr="003B4903" w:rsidTr="003B4903">
        <w:trPr>
          <w:cantSplit/>
          <w:trHeight w:val="20"/>
        </w:trPr>
        <w:tc>
          <w:tcPr>
            <w:tcW w:w="1872" w:type="dxa"/>
            <w:vAlign w:val="center"/>
          </w:tcPr>
          <w:p w:rsidR="00304392" w:rsidRPr="003B4903" w:rsidRDefault="00304392" w:rsidP="003B4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182</w:t>
            </w:r>
          </w:p>
        </w:tc>
        <w:tc>
          <w:tcPr>
            <w:tcW w:w="3085" w:type="dxa"/>
            <w:vAlign w:val="center"/>
          </w:tcPr>
          <w:p w:rsidR="00304392" w:rsidRPr="003B4903" w:rsidRDefault="00304392" w:rsidP="003B49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1 16 03030 01 0000 140</w:t>
            </w:r>
          </w:p>
        </w:tc>
        <w:tc>
          <w:tcPr>
            <w:tcW w:w="4388" w:type="dxa"/>
            <w:tcBorders>
              <w:top w:val="nil"/>
            </w:tcBorders>
            <w:vAlign w:val="bottom"/>
          </w:tcPr>
          <w:p w:rsidR="00304392" w:rsidRPr="003B4903" w:rsidRDefault="00304392" w:rsidP="003B4903">
            <w:pPr>
              <w:spacing w:after="0" w:line="240" w:lineRule="auto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Денежные взыскания (штрафы) за административные правонарушения в области налогов и сборов, предусмотренные Кодексом Российской Федерации об административных правонарушениях</w:t>
            </w:r>
          </w:p>
        </w:tc>
      </w:tr>
      <w:tr w:rsidR="00304392" w:rsidRPr="003B4903" w:rsidTr="003B4903">
        <w:trPr>
          <w:cantSplit/>
          <w:trHeight w:val="20"/>
        </w:trPr>
        <w:tc>
          <w:tcPr>
            <w:tcW w:w="1872" w:type="dxa"/>
            <w:vAlign w:val="bottom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188</w:t>
            </w:r>
          </w:p>
        </w:tc>
        <w:tc>
          <w:tcPr>
            <w:tcW w:w="3085" w:type="dxa"/>
            <w:vAlign w:val="bottom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4388" w:type="dxa"/>
            <w:vAlign w:val="bottom"/>
          </w:tcPr>
          <w:p w:rsidR="00304392" w:rsidRPr="003B4903" w:rsidRDefault="00304392" w:rsidP="003B4903">
            <w:pPr>
              <w:spacing w:after="0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Управление Министерства внутренних дел Российской Федерации по Ханты-Мансийскому автономному округу - Югре</w:t>
            </w:r>
          </w:p>
        </w:tc>
      </w:tr>
      <w:tr w:rsidR="00304392" w:rsidRPr="003B4903" w:rsidTr="003B4903">
        <w:trPr>
          <w:cantSplit/>
          <w:trHeight w:val="20"/>
        </w:trPr>
        <w:tc>
          <w:tcPr>
            <w:tcW w:w="1872" w:type="dxa"/>
            <w:vAlign w:val="bottom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188</w:t>
            </w:r>
          </w:p>
        </w:tc>
        <w:tc>
          <w:tcPr>
            <w:tcW w:w="3085" w:type="dxa"/>
            <w:vAlign w:val="bottom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1 16 08010 01 0000 140</w:t>
            </w:r>
          </w:p>
        </w:tc>
        <w:tc>
          <w:tcPr>
            <w:tcW w:w="4388" w:type="dxa"/>
            <w:vAlign w:val="bottom"/>
          </w:tcPr>
          <w:p w:rsidR="00304392" w:rsidRPr="003B4903" w:rsidRDefault="00304392" w:rsidP="003B4903">
            <w:pPr>
              <w:spacing w:after="0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Денежные взыскания (штрафы) за административные правонарушения в области государственного регулирования производства и оборота этилового спирта, алкогольной, спиртосодержащей продукции</w:t>
            </w:r>
          </w:p>
        </w:tc>
      </w:tr>
      <w:tr w:rsidR="00304392" w:rsidRPr="003B4903" w:rsidTr="003B4903">
        <w:trPr>
          <w:cantSplit/>
          <w:trHeight w:val="20"/>
        </w:trPr>
        <w:tc>
          <w:tcPr>
            <w:tcW w:w="1872" w:type="dxa"/>
            <w:vAlign w:val="bottom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188</w:t>
            </w:r>
          </w:p>
        </w:tc>
        <w:tc>
          <w:tcPr>
            <w:tcW w:w="3085" w:type="dxa"/>
            <w:vAlign w:val="bottom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1 16 28000 01 0000 140</w:t>
            </w:r>
          </w:p>
        </w:tc>
        <w:tc>
          <w:tcPr>
            <w:tcW w:w="4388" w:type="dxa"/>
            <w:vAlign w:val="bottom"/>
          </w:tcPr>
          <w:p w:rsidR="00304392" w:rsidRPr="003B4903" w:rsidRDefault="00304392" w:rsidP="003B4903">
            <w:pPr>
              <w:spacing w:after="0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Денежные взыскания (штрафы) за нарушение законодательства в области обеспечения санитарно-эпидемиологического благополучия человека и законодательства в сфере защиты прав потребителей</w:t>
            </w:r>
          </w:p>
        </w:tc>
      </w:tr>
      <w:tr w:rsidR="00304392" w:rsidRPr="003B4903" w:rsidTr="003B4903">
        <w:trPr>
          <w:cantSplit/>
          <w:trHeight w:val="20"/>
        </w:trPr>
        <w:tc>
          <w:tcPr>
            <w:tcW w:w="1872" w:type="dxa"/>
            <w:vAlign w:val="bottom"/>
          </w:tcPr>
          <w:p w:rsidR="00304392" w:rsidRPr="003B4903" w:rsidRDefault="00304392" w:rsidP="003B490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188</w:t>
            </w:r>
          </w:p>
        </w:tc>
        <w:tc>
          <w:tcPr>
            <w:tcW w:w="3085" w:type="dxa"/>
            <w:vAlign w:val="bottom"/>
          </w:tcPr>
          <w:p w:rsidR="00304392" w:rsidRPr="003B4903" w:rsidRDefault="00304392" w:rsidP="003B4903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1 16 30013 01 0000 140</w:t>
            </w:r>
          </w:p>
        </w:tc>
        <w:tc>
          <w:tcPr>
            <w:tcW w:w="4388" w:type="dxa"/>
            <w:vAlign w:val="bottom"/>
          </w:tcPr>
          <w:p w:rsidR="00304392" w:rsidRPr="003B4903" w:rsidRDefault="00304392" w:rsidP="003B4903">
            <w:pPr>
              <w:spacing w:after="0" w:line="240" w:lineRule="auto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Денежные взыскания (штрафы) за нарушение правил перевозки крупногабаритных и тяжеловесных грузов по автомобильным дорогам общего пользования местного значения городских округов</w:t>
            </w:r>
          </w:p>
          <w:p w:rsidR="00304392" w:rsidRPr="003B4903" w:rsidRDefault="00304392" w:rsidP="003B4903">
            <w:pPr>
              <w:spacing w:after="0" w:line="240" w:lineRule="auto"/>
              <w:rPr>
                <w:rFonts w:ascii="Times New Roman" w:hAnsi="Times New Roman"/>
              </w:rPr>
            </w:pPr>
          </w:p>
        </w:tc>
      </w:tr>
      <w:tr w:rsidR="00304392" w:rsidRPr="003B4903" w:rsidTr="003B4903">
        <w:trPr>
          <w:cantSplit/>
          <w:trHeight w:val="20"/>
        </w:trPr>
        <w:tc>
          <w:tcPr>
            <w:tcW w:w="1872" w:type="dxa"/>
            <w:vAlign w:val="bottom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</w:p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</w:p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</w:p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188</w:t>
            </w:r>
          </w:p>
        </w:tc>
        <w:tc>
          <w:tcPr>
            <w:tcW w:w="3085" w:type="dxa"/>
            <w:vAlign w:val="bottom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1 16 30030 01 0000 140</w:t>
            </w:r>
          </w:p>
        </w:tc>
        <w:tc>
          <w:tcPr>
            <w:tcW w:w="4388" w:type="dxa"/>
            <w:vAlign w:val="bottom"/>
          </w:tcPr>
          <w:p w:rsidR="00304392" w:rsidRPr="003B4903" w:rsidRDefault="00304392" w:rsidP="003B4903">
            <w:pPr>
              <w:spacing w:after="0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Прочие денежные взыскания (штрафы) за правонарушения в области дорожного движения</w:t>
            </w:r>
          </w:p>
        </w:tc>
      </w:tr>
      <w:tr w:rsidR="00304392" w:rsidRPr="003B4903" w:rsidTr="003B4903">
        <w:trPr>
          <w:cantSplit/>
          <w:trHeight w:val="20"/>
        </w:trPr>
        <w:tc>
          <w:tcPr>
            <w:tcW w:w="1872" w:type="dxa"/>
            <w:vAlign w:val="bottom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188</w:t>
            </w:r>
          </w:p>
        </w:tc>
        <w:tc>
          <w:tcPr>
            <w:tcW w:w="3085" w:type="dxa"/>
            <w:vAlign w:val="bottom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1 16 43000 01 0000 140</w:t>
            </w:r>
          </w:p>
        </w:tc>
        <w:tc>
          <w:tcPr>
            <w:tcW w:w="4388" w:type="dxa"/>
            <w:vAlign w:val="bottom"/>
          </w:tcPr>
          <w:p w:rsidR="00304392" w:rsidRPr="003B4903" w:rsidRDefault="00304392" w:rsidP="003B4903">
            <w:pPr>
              <w:spacing w:after="0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Денежные взыскания (штрафы) за нарушение законодательства Российской Федерации об административных правонарушениях, предусмотренные статьей 20.25 Кодекса Российской Федерации об административных правонарушениях</w:t>
            </w:r>
          </w:p>
        </w:tc>
      </w:tr>
      <w:tr w:rsidR="00304392" w:rsidRPr="003B4903" w:rsidTr="003B4903">
        <w:trPr>
          <w:cantSplit/>
          <w:trHeight w:val="20"/>
        </w:trPr>
        <w:tc>
          <w:tcPr>
            <w:tcW w:w="1872" w:type="dxa"/>
            <w:vAlign w:val="bottom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188</w:t>
            </w:r>
          </w:p>
        </w:tc>
        <w:tc>
          <w:tcPr>
            <w:tcW w:w="3085" w:type="dxa"/>
            <w:vAlign w:val="bottom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1 16 90040 04 0000 140</w:t>
            </w:r>
          </w:p>
        </w:tc>
        <w:tc>
          <w:tcPr>
            <w:tcW w:w="4388" w:type="dxa"/>
            <w:vAlign w:val="bottom"/>
          </w:tcPr>
          <w:p w:rsidR="00304392" w:rsidRPr="003B4903" w:rsidRDefault="00304392" w:rsidP="003B4903">
            <w:pPr>
              <w:spacing w:after="0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304392" w:rsidRPr="003B4903" w:rsidTr="003B4903">
        <w:trPr>
          <w:cantSplit/>
          <w:trHeight w:val="20"/>
        </w:trPr>
        <w:tc>
          <w:tcPr>
            <w:tcW w:w="1872" w:type="dxa"/>
            <w:vAlign w:val="bottom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321</w:t>
            </w:r>
          </w:p>
        </w:tc>
        <w:tc>
          <w:tcPr>
            <w:tcW w:w="3085" w:type="dxa"/>
            <w:vAlign w:val="bottom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4388" w:type="dxa"/>
            <w:vAlign w:val="bottom"/>
          </w:tcPr>
          <w:p w:rsidR="00304392" w:rsidRPr="003B4903" w:rsidRDefault="00304392" w:rsidP="003B4903">
            <w:pPr>
              <w:spacing w:after="0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Управление Федеральной службы государственной регистрации, кадастра и картографии по Ханты-Мансийскому автономному округу - Югре</w:t>
            </w:r>
          </w:p>
        </w:tc>
      </w:tr>
      <w:tr w:rsidR="00304392" w:rsidRPr="003B4903" w:rsidTr="003B4903">
        <w:trPr>
          <w:cantSplit/>
          <w:trHeight w:val="20"/>
        </w:trPr>
        <w:tc>
          <w:tcPr>
            <w:tcW w:w="1872" w:type="dxa"/>
            <w:vAlign w:val="bottom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321</w:t>
            </w:r>
          </w:p>
        </w:tc>
        <w:tc>
          <w:tcPr>
            <w:tcW w:w="3085" w:type="dxa"/>
            <w:vAlign w:val="bottom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1 16 25060 01 0000 140</w:t>
            </w:r>
          </w:p>
        </w:tc>
        <w:tc>
          <w:tcPr>
            <w:tcW w:w="4388" w:type="dxa"/>
            <w:vAlign w:val="bottom"/>
          </w:tcPr>
          <w:p w:rsidR="00304392" w:rsidRPr="003B4903" w:rsidRDefault="00304392" w:rsidP="003B4903">
            <w:pPr>
              <w:spacing w:after="0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Денежные взыскания (штрафы) за нарушение земельного законодательства</w:t>
            </w:r>
          </w:p>
        </w:tc>
      </w:tr>
      <w:tr w:rsidR="00304392" w:rsidRPr="003B4903" w:rsidTr="003B4903">
        <w:trPr>
          <w:cantSplit/>
          <w:trHeight w:val="20"/>
        </w:trPr>
        <w:tc>
          <w:tcPr>
            <w:tcW w:w="1872" w:type="dxa"/>
            <w:vAlign w:val="bottom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321</w:t>
            </w:r>
          </w:p>
        </w:tc>
        <w:tc>
          <w:tcPr>
            <w:tcW w:w="3085" w:type="dxa"/>
            <w:vAlign w:val="bottom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1 16 90040 04 0000 140</w:t>
            </w:r>
          </w:p>
        </w:tc>
        <w:tc>
          <w:tcPr>
            <w:tcW w:w="4388" w:type="dxa"/>
            <w:vAlign w:val="bottom"/>
          </w:tcPr>
          <w:p w:rsidR="00304392" w:rsidRPr="003B4903" w:rsidRDefault="00304392" w:rsidP="003B4903">
            <w:pPr>
              <w:spacing w:after="0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304392" w:rsidRPr="003B4903" w:rsidTr="003B4903">
        <w:trPr>
          <w:cantSplit/>
          <w:trHeight w:val="20"/>
        </w:trPr>
        <w:tc>
          <w:tcPr>
            <w:tcW w:w="1872" w:type="dxa"/>
            <w:vAlign w:val="bottom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322</w:t>
            </w:r>
          </w:p>
        </w:tc>
        <w:tc>
          <w:tcPr>
            <w:tcW w:w="3085" w:type="dxa"/>
            <w:vAlign w:val="bottom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4388" w:type="dxa"/>
            <w:vAlign w:val="bottom"/>
          </w:tcPr>
          <w:p w:rsidR="00304392" w:rsidRPr="003B4903" w:rsidRDefault="00304392" w:rsidP="003B4903">
            <w:pPr>
              <w:spacing w:after="0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Федеральная служба судебных приставов</w:t>
            </w:r>
          </w:p>
        </w:tc>
      </w:tr>
      <w:tr w:rsidR="00304392" w:rsidRPr="003B4903" w:rsidTr="003B4903">
        <w:trPr>
          <w:cantSplit/>
          <w:trHeight w:val="20"/>
        </w:trPr>
        <w:tc>
          <w:tcPr>
            <w:tcW w:w="1872" w:type="dxa"/>
            <w:vAlign w:val="bottom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322</w:t>
            </w:r>
          </w:p>
        </w:tc>
        <w:tc>
          <w:tcPr>
            <w:tcW w:w="3085" w:type="dxa"/>
            <w:vAlign w:val="bottom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1 16 43000 01 0000 140</w:t>
            </w:r>
          </w:p>
        </w:tc>
        <w:tc>
          <w:tcPr>
            <w:tcW w:w="4388" w:type="dxa"/>
            <w:vAlign w:val="bottom"/>
          </w:tcPr>
          <w:p w:rsidR="00304392" w:rsidRPr="003B4903" w:rsidRDefault="00304392" w:rsidP="003B4903">
            <w:pPr>
              <w:spacing w:after="0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Денежные взыскания (штрафы) за нарушение законодательства Российской Федерации об административных правонарушениях, предусмотренные статьей 20.25 Кодекса Российской Федерации об административных правонарушениях</w:t>
            </w:r>
          </w:p>
        </w:tc>
      </w:tr>
      <w:tr w:rsidR="00304392" w:rsidRPr="003B4903" w:rsidTr="003B4903">
        <w:trPr>
          <w:cantSplit/>
          <w:trHeight w:val="20"/>
        </w:trPr>
        <w:tc>
          <w:tcPr>
            <w:tcW w:w="1872" w:type="dxa"/>
            <w:vAlign w:val="bottom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370</w:t>
            </w:r>
          </w:p>
        </w:tc>
        <w:tc>
          <w:tcPr>
            <w:tcW w:w="3085" w:type="dxa"/>
            <w:vAlign w:val="bottom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4388" w:type="dxa"/>
            <w:vAlign w:val="bottom"/>
          </w:tcPr>
          <w:p w:rsidR="00304392" w:rsidRPr="003B4903" w:rsidRDefault="00304392" w:rsidP="003B4903">
            <w:pPr>
              <w:spacing w:after="0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Министерство Российской Федерации по делам Северного Кавказа</w:t>
            </w:r>
          </w:p>
        </w:tc>
      </w:tr>
      <w:tr w:rsidR="00304392" w:rsidRPr="003B4903" w:rsidTr="003B4903">
        <w:trPr>
          <w:cantSplit/>
          <w:trHeight w:val="20"/>
        </w:trPr>
        <w:tc>
          <w:tcPr>
            <w:tcW w:w="1872" w:type="dxa"/>
            <w:vAlign w:val="bottom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370</w:t>
            </w:r>
          </w:p>
        </w:tc>
        <w:tc>
          <w:tcPr>
            <w:tcW w:w="3085" w:type="dxa"/>
            <w:vAlign w:val="bottom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1 16 90040 04 0000 140</w:t>
            </w:r>
          </w:p>
        </w:tc>
        <w:tc>
          <w:tcPr>
            <w:tcW w:w="4388" w:type="dxa"/>
            <w:vAlign w:val="bottom"/>
          </w:tcPr>
          <w:p w:rsidR="00304392" w:rsidRPr="003B4903" w:rsidRDefault="00304392" w:rsidP="003B4903">
            <w:pPr>
              <w:spacing w:after="0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304392" w:rsidRPr="003B4903" w:rsidTr="003B4903">
        <w:trPr>
          <w:cantSplit/>
          <w:trHeight w:val="20"/>
        </w:trPr>
        <w:tc>
          <w:tcPr>
            <w:tcW w:w="1872" w:type="dxa"/>
            <w:vAlign w:val="bottom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410</w:t>
            </w:r>
          </w:p>
        </w:tc>
        <w:tc>
          <w:tcPr>
            <w:tcW w:w="3085" w:type="dxa"/>
            <w:vAlign w:val="bottom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4388" w:type="dxa"/>
            <w:vAlign w:val="bottom"/>
          </w:tcPr>
          <w:p w:rsidR="00304392" w:rsidRPr="003B4903" w:rsidRDefault="00304392" w:rsidP="003B4903">
            <w:pPr>
              <w:spacing w:after="0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Служба по контролю и надзору в сфере образования Ханты-Мансийского автономного округа - Югры</w:t>
            </w:r>
          </w:p>
        </w:tc>
      </w:tr>
      <w:tr w:rsidR="00304392" w:rsidRPr="003B4903" w:rsidTr="003B4903">
        <w:trPr>
          <w:cantSplit/>
          <w:trHeight w:val="20"/>
        </w:trPr>
        <w:tc>
          <w:tcPr>
            <w:tcW w:w="1872" w:type="dxa"/>
            <w:vAlign w:val="bottom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410</w:t>
            </w:r>
          </w:p>
        </w:tc>
        <w:tc>
          <w:tcPr>
            <w:tcW w:w="3085" w:type="dxa"/>
            <w:vAlign w:val="bottom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1 16 90040 04 0000 140</w:t>
            </w:r>
          </w:p>
        </w:tc>
        <w:tc>
          <w:tcPr>
            <w:tcW w:w="4388" w:type="dxa"/>
            <w:vAlign w:val="bottom"/>
          </w:tcPr>
          <w:p w:rsidR="00304392" w:rsidRPr="003B4903" w:rsidRDefault="00304392" w:rsidP="003B4903">
            <w:pPr>
              <w:spacing w:after="0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</w:p>
        </w:tc>
      </w:tr>
      <w:tr w:rsidR="00304392" w:rsidRPr="003B4903" w:rsidTr="003B4903">
        <w:trPr>
          <w:cantSplit/>
          <w:trHeight w:val="20"/>
        </w:trPr>
        <w:tc>
          <w:tcPr>
            <w:tcW w:w="1872" w:type="dxa"/>
            <w:vAlign w:val="bottom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630</w:t>
            </w:r>
          </w:p>
        </w:tc>
        <w:tc>
          <w:tcPr>
            <w:tcW w:w="3085" w:type="dxa"/>
            <w:vAlign w:val="bottom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4388" w:type="dxa"/>
            <w:vAlign w:val="bottom"/>
          </w:tcPr>
          <w:p w:rsidR="00304392" w:rsidRPr="003B4903" w:rsidRDefault="00304392" w:rsidP="003B4903">
            <w:pPr>
              <w:spacing w:after="0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Ветеринарная служба Ханты-Мансийского автономного округа - Югры</w:t>
            </w:r>
            <w:r>
              <w:rPr>
                <w:noProof/>
                <w:lang w:eastAsia="ru-RU"/>
              </w:rPr>
              <w:pict>
                <v:shape id="_x0000_s1502" type="#_x0000_t75" style="position:absolute;margin-left:7.2pt;margin-top:0;width:7.2pt;height:16.2pt;z-index:2521456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AAv95u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503" type="#_x0000_t75" style="position:absolute;margin-left:7.2pt;margin-top:0;width:7.2pt;height:16.2pt;z-index:2521466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LYqid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504" type="#_x0000_t75" style="position:absolute;margin-left:7.2pt;margin-top:0;width:7.2pt;height:16.2pt;z-index:2521477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rtXJOE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eu1ck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505" type="#_x0000_t75" style="position:absolute;margin-left:7.2pt;margin-top:0;width:7.2pt;height:16.2pt;z-index:2521487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H3TVeE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kfdNV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506" type="#_x0000_t75" style="position:absolute;margin-left:7.2pt;margin-top:0;width:7.2pt;height:16.2pt;z-index:2521497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GRZT+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507" type="#_x0000_t75" style="position:absolute;margin-left:7.2pt;margin-top:0;width:7.2pt;height:16.2pt;z-index:2521507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2t1x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508" type="#_x0000_t75" style="position:absolute;margin-left:7.2pt;margin-top:0;width:7.2pt;height:16.2pt;z-index:2521518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6pPD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509" type="#_x0000_t75" style="position:absolute;margin-left:7.2pt;margin-top:0;width:7.2pt;height:16.2pt;z-index:2521528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ytbc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510" type="#_x0000_t75" style="position:absolute;margin-left:7.2pt;margin-top:0;width:7.2pt;height:16.2pt;z-index:2521538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Nnlxu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yNnlx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511" type="#_x0000_t75" style="position:absolute;margin-left:7.2pt;margin-top:0;width:7.2pt;height:16.2pt;z-index:2521548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O4nA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A7icA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512" type="#_x0000_t75" style="position:absolute;margin-left:7.2pt;margin-top:0;width:7.2pt;height:16.2pt;z-index:2521559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nQdNu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xnQdN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513" type="#_x0000_t75" style="position:absolute;margin-left:7.2pt;margin-top:0;width:7.2pt;height:16.2pt;z-index:2521569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LK5gO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LK5g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514" type="#_x0000_t75" style="position:absolute;margin-left:7.2pt;margin-top:0;width:7.2pt;height:16.2pt;z-index:2521579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UB5y+E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NQHnL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515" type="#_x0000_t75" style="position:absolute;margin-left:7.2pt;margin-top:0;width:7.2pt;height:16.2pt;z-index:2521589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CGCyq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516" type="#_x0000_t75" style="position:absolute;margin-left:7.2pt;margin-top:0;width:7.2pt;height:16.2pt;z-index:2521600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8HTE+E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XwdMT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517" type="#_x0000_t75" style="position:absolute;margin-left:7.2pt;margin-top:0;width:7.2pt;height:16.2pt;z-index:2521610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VVXTOI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VVXT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518" type="#_x0000_t75" style="position:absolute;margin-left:7.2pt;margin-top:0;width:7.2pt;height:16.2pt;z-index:2521620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04z9uM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9OM/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519" type="#_x0000_t75" style="position:absolute;margin-left:7.2pt;margin-top:0;width:7.2pt;height:16.2pt;z-index:2521630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v1k5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520" type="#_x0000_t75" style="position:absolute;margin-left:7.2pt;margin-top:0;width:7.2pt;height:16.2pt;z-index:2521640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fmPwuI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LfmPw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521" type="#_x0000_t75" style="position:absolute;margin-left:7.2pt;margin-top:0;width:7.2pt;height:16.2pt;z-index:2521651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w8J2v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522" type="#_x0000_t75" style="position:absolute;margin-left:7.2pt;margin-top:0;width:7.2pt;height:16.2pt;z-index:2521661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dXhOO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dXhO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523" type="#_x0000_t75" style="position:absolute;margin-left:7.2pt;margin-top:0;width:7.2pt;height:16.2pt;z-index:2521671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dn78O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Mdn78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524" type="#_x0000_t75" style="position:absolute;margin-left:7.2pt;margin-top:0;width:7.2pt;height:16.2pt;z-index:2521681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dDwc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525" type="#_x0000_t75" style="position:absolute;margin-left:7.2pt;margin-top:0;width:7.2pt;height:16.2pt;z-index:2521692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Zwqqa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526" type="#_x0000_t75" style="position:absolute;margin-left:7.2pt;margin-top:0;width:7.2pt;height:16.2pt;z-index:2521702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Db2wOE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8NvbA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527" type="#_x0000_t75" style="position:absolute;margin-left:7.2pt;margin-top:0;width:7.2pt;height:16.2pt;z-index:2521712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zbqOh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528" type="#_x0000_t75" style="position:absolute;margin-left:7.2pt;margin-top:0;width:7.2pt;height:16.2pt;z-index:2521722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5rdcG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529" type="#_x0000_t75" style="position:absolute;margin-left:7.2pt;margin-top:0;width:7.2pt;height:16.2pt;z-index:2521733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EDYc+M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BhA2HP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530" type="#_x0000_t75" style="position:absolute;margin-left:7.2pt;margin-top:0;width:7.2pt;height:16.2pt;z-index:2521743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8z5Jr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531" type="#_x0000_t75" style="position:absolute;margin-left:7.2pt;margin-top:0;width:7.2pt;height:16.2pt;z-index:2521753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vEJWOI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cvEJW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532" type="#_x0000_t75" style="position:absolute;margin-left:7.2pt;margin-top:0;width:7.2pt;height:16.2pt;z-index:2521763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H14n7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533" type="#_x0000_t75" style="position:absolute;margin-left:7.2pt;margin-top:0;width:7.2pt;height:16.2pt;z-index:2521774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DBK1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534" type="#_x0000_t75" style="position:absolute;margin-left:7.2pt;margin-top:0;width:7.2pt;height:16.2pt;z-index:2521784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kobbu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kobb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535" type="#_x0000_t75" style="position:absolute;margin-left:7.2pt;margin-top:0;width:7.2pt;height:16.2pt;z-index:2521794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4khQuM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eJIU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536" type="#_x0000_t75" style="position:absolute;margin-left:7.2pt;margin-top:0;width:7.2pt;height:16.2pt;z-index:2521804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RMbdO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URMbd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537" type="#_x0000_t75" style="position:absolute;margin-left:7.2pt;margin-top:0;width:7.2pt;height:16.2pt;z-index:2521815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geUNO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KgeUN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538" type="#_x0000_t75" style="position:absolute;margin-left:7.2pt;margin-top:0;width:7.2pt;height:16.2pt;z-index:2521825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4h6gu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539" type="#_x0000_t75" style="position:absolute;margin-left:7.2pt;margin-top:0;width:7.2pt;height:16.2pt;z-index:2521835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o4S/5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540" type="#_x0000_t75" style="position:absolute;margin-left:7.2pt;margin-top:0;width:7.2pt;height:16.2pt;z-index:2521845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TjQQOICAAD9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TjQQ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541" type="#_x0000_t75" style="position:absolute;margin-left:7.2pt;margin-top:0;width:7.2pt;height:16.2pt;z-index:2521856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x/5UMe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542" type="#_x0000_t75" style="position:absolute;margin-left:7.2pt;margin-top:0;width:7.2pt;height:16.2pt;z-index:2521866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fyEuU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543" type="#_x0000_t75" style="position:absolute;margin-left:7.2pt;margin-top:0;width:7.2pt;height:16.2pt;z-index:2521876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tW2quI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ZtW2q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544" type="#_x0000_t75" style="position:absolute;margin-left:7.2pt;margin-top:0;width:7.2pt;height:16.2pt;z-index:2521886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dFdjOI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dFdj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545" type="#_x0000_t75" style="position:absolute;margin-left:7.2pt;margin-top:0;width:7.2pt;height:16.2pt;z-index:2521896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PFM6z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546" type="#_x0000_t75" style="position:absolute;margin-left:7.2pt;margin-top:0;width:7.2pt;height:16.2pt;z-index:252190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6GEe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YJyQ5XfnDV3agtSpLe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kHE+/J/CmzkX/+K7N98pZamjfcMo0EbwqcdjX6WXaCHMvK25Zy0dknnXDsHTsBs36Y&#10;cjCdUB0ddjvzXw6n/2rndubwnupOLcbO7E4wv/BhTFZTquk9qFzAlwG0twruH/dFQwQgH5FWhs3a&#10;exAnnPcOl8rnhterL7937P9U7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ToYR4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547" type="#_x0000_t75" style="position:absolute;margin-left:7.2pt;margin-top:0;width:7.2pt;height:16.2pt;z-index:252191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5ZGvu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blka+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548" type="#_x0000_t75" style="position:absolute;margin-left:7.2pt;margin-top:0;width:7.2pt;height:16.2pt;z-index:252192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Qx8iO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3Qx8i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549" type="#_x0000_t75" style="position:absolute;margin-left:7.2pt;margin-top:0;width:7.2pt;height:16.2pt;z-index:2521937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8rYPu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8rYP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550" type="#_x0000_t75" style="position:absolute;margin-left:7.2pt;margin-top:0;width:7.2pt;height:16.2pt;z-index:2521948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EyME+ICAAD9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SEyME+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551" type="#_x0000_t75" style="position:absolute;margin-left:7.2pt;margin-top:0;width:7.2pt;height:16.2pt;z-index:252195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Ml2Wj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552" type="#_x0000_t75" style="position:absolute;margin-left:7.2pt;margin-top:0;width:7.2pt;height:16.2pt;z-index:252196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W/CbR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553" type="#_x0000_t75" style="position:absolute;margin-left:7.2pt;margin-top:0;width:7.2pt;height:16.2pt;z-index:2521978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DqioOECAAD9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sOqKg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554" type="#_x0000_t75" style="position:absolute;margin-left:7.2pt;margin-top:0;width:7.2pt;height:16.8pt;z-index:2521989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ChTle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555" type="#_x0000_t75" style="position:absolute;margin-left:7.2pt;margin-top:0;width:7.2pt;height:16.8pt;z-index:2521999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4c8g2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556" type="#_x0000_t75" style="position:absolute;margin-left:7.2pt;margin-top:0;width:7.2pt;height:16.8pt;z-index:2522009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/unyA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557" type="#_x0000_t75" style="position:absolute;margin-left:7.2pt;margin-top:0;width:7.2pt;height:16.8pt;z-index:2522019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GjQuU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558" type="#_x0000_t75" style="position:absolute;margin-left:7.2pt;margin-top:0;width:7.2pt;height:16.2pt;z-index:2522030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ijuh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559" type="#_x0000_t75" style="position:absolute;margin-left:7.2pt;margin-top:0;width:7.2pt;height:16.2pt;z-index:2522040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9x2fuI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B9x2f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560" type="#_x0000_t75" style="position:absolute;margin-left:7.2pt;margin-top:0;width:7.2pt;height:16.2pt;z-index:2522050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NidWOI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NidW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561" type="#_x0000_t75" style="position:absolute;margin-left:7.2pt;margin-top:0;width:7.2pt;height:16.2pt;z-index:2522060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XVr6G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562" type="#_x0000_t75" style="position:absolute;margin-left:7.2pt;margin-top:0;width:7.2pt;height:16.8pt;z-index:2522071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CBOT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563" type="#_x0000_t75" style="position:absolute;margin-left:7.2pt;margin-top:0;width:7.2pt;height:16.8pt;z-index:2522081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KHk9p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564" type="#_x0000_t75" style="position:absolute;margin-left:7.2pt;margin-top:0;width:7.2pt;height:16.8pt;z-index:2522091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dcCD+MCAAD+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MHXAg/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565" type="#_x0000_t75" style="position:absolute;margin-left:7.2pt;margin-top:0;width:7.2pt;height:16.8pt;z-index:2522101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BX4dp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566" type="#_x0000_t75" style="position:absolute;margin-left:7.2pt;margin-top:0;width:7.2pt;height:16.2pt;z-index:2522112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qhEr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YkyQ5XfnDV3agtSpLe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kHE+/J/CmzkX/+K7N98pZamjfcMo0EbwqcdjX6WXaCHMvK25Zy0dknnXDsHTsBs36Y&#10;cjCdUB0ddjvzXw6n/2rndubwnupOLcbO7E4wv/BhTFZTquk9qFzAlwG0twruH/dFQwQgH5FWhs3a&#10;exAnnPcOl8rnhterL7937P9U7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yqESs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567" type="#_x0000_t75" style="position:absolute;margin-left:7.2pt;margin-top:0;width:7.2pt;height:16.2pt;z-index:2522122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p+GauE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6n4Zq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568" type="#_x0000_t75" style="position:absolute;margin-left:7.2pt;margin-top:0;width:7.2pt;height:16.2pt;z-index:2522132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AW8XOI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AW8X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569" type="#_x0000_t75" style="position:absolute;margin-left:7.2pt;margin-top:0;width:7.2pt;height:16.2pt;z-index:2522142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sMY6uI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sMY6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570" type="#_x0000_t75" style="position:absolute;margin-left:7.2pt;margin-top:0;width:7.2pt;height:16.8pt;z-index:2522152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hJ+fuMCAAD+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CYSfn7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571" type="#_x0000_t75" style="position:absolute;margin-left:7.2pt;margin-top:0;width:7.2pt;height:16.8pt;z-index:2522163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l+E+f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572" type="#_x0000_t75" style="position:absolute;margin-left:7.2pt;margin-top:0;width:7.2pt;height:16.8pt;z-index:2522173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wusA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573" type="#_x0000_t75" style="position:absolute;margin-left:7.2pt;margin-top:0;width:7.2pt;height:16.8pt;z-index:2522183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Ydcm1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574" type="#_x0000_t75" style="position:absolute;margin-left:7.2pt;margin-top:0;width:4.8pt;height:18.6pt;z-index:2522193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4LBAQQ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LgsEB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575" type="#_x0000_t75" style="position:absolute;margin-left:7.2pt;margin-top:0;width:4.8pt;height:18.6pt;z-index:2522204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C+S0Q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IM+DQeVHpLtV&#10;ezKO4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cL5LR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576" type="#_x0000_t75" style="position:absolute;margin-left:7.2pt;margin-top:0;width:4.8pt;height:18.6pt;z-index:2522214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+s/KA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IM/DQeVHpLtV&#10;ezKOo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IbQ0u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H6z8o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577" type="#_x0000_t75" style="position:absolute;margin-left:7.2pt;margin-top:0;width:4.8pt;height:18.6pt;z-index:2522224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t5XEw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6AfZqPID0l2r&#10;PYmS6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S3lcT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578" type="#_x0000_t75" style="position:absolute;margin-left:7.2pt;margin-top:0;width:4.8pt;height:18.6pt;z-index:2522234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DOH6A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RgBR6/yA9Jd&#10;6x0Zp/G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BN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xDOH6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579" type="#_x0000_t75" style="position:absolute;margin-left:7.2pt;margin-top:0;width:4.8pt;height:18.6pt;z-index:2522245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57UOA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A/yQeVHpLtV&#10;ezKOg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TntQ4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580" type="#_x0000_t75" style="position:absolute;margin-left:7.2pt;margin-top:0;width:4.8pt;height:18.6pt;z-index:2522255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K0mS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581" type="#_x0000_t75" style="position:absolute;margin-left:7.2pt;margin-top:0;width:4.8pt;height:18.6pt;z-index:2522265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1+xFQ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wjgaVH5Du&#10;Wu/JOCme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i1+xF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582" type="#_x0000_t75" style="position:absolute;margin-left:7.2pt;margin-top:0;width:4.8pt;height:18.6pt;z-index:2522275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Jsc7A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wjgeVH5Du&#10;Wu/JOMmf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YQsv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kJsc7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583" type="#_x0000_t75" style="position:absolute;margin-left:7.2pt;margin-top:0;width:4.8pt;height:18.6pt;z-index:2522286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mg3ygQ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iaDf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584" type="#_x0000_t75" style="position:absolute;margin-left:7.2pt;margin-top:0;width:4.8pt;height:18.6pt;z-index:2522296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ktOMg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wTgaVH5Du&#10;Wu/JOEmf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AktOM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585" type="#_x0000_t75" style="position:absolute;margin-left:7.2pt;margin-top:0;width:4.8pt;height:18.6pt;z-index:2522306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eYd4gU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VeYd4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586" type="#_x0000_t75" style="position:absolute;margin-left:7.2pt;margin-top:0;width:7.2pt;height:16.2pt;z-index:2522316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KHw+uE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IofD6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587" type="#_x0000_t75" style="position:absolute;margin-left:7.2pt;margin-top:0;width:7.2pt;height:16.2pt;z-index:2522327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9TFpj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588" type="#_x0000_t75" style="position:absolute;margin-left:7.2pt;margin-top:0;width:7.2pt;height:16.2pt;z-index:2522337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aiukh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589" type="#_x0000_t75" style="position:absolute;margin-left:7.2pt;margin-top:0;width:7.2pt;height:16.2pt;z-index:2522347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ExtUO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gTG1Q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590" type="#_x0000_t75" style="position:absolute;margin-left:7.2pt;margin-top:0;width:7.2pt;height:16.8pt;z-index:2522357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F6cZe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591" type="#_x0000_t75" style="position:absolute;margin-left:7.2pt;margin-top:0;width:7.2pt;height:16.8pt;z-index:2522368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T72d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592" type="#_x0000_t75" style="position:absolute;margin-left:7.2pt;margin-top:0;width:7.2pt;height:16.8pt;z-index:2522378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mHj6uMCAAD+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Jh4+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593" type="#_x0000_t75" style="position:absolute;margin-left:7.2pt;margin-top:0;width:7.2pt;height:16.8pt;z-index:2522388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SnR1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594" type="#_x0000_t75" style="position:absolute;margin-left:7.2pt;margin-top:0;width:7.2pt;height:16.2pt;z-index:2522398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C7h4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595" type="#_x0000_t75" style="position:absolute;margin-left:7.2pt;margin-top:0;width:7.2pt;height:16.2pt;z-index:2522408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CAP5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596" type="#_x0000_t75" style="position:absolute;margin-left:7.2pt;margin-top:0;width:7.2pt;height:16.2pt;z-index:2522419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4TUsuI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4TUs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597" type="#_x0000_t75" style="position:absolute;margin-left:7.2pt;margin-top:0;width:7.2pt;height:16.2pt;z-index:2522429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FoE/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598" type="#_x0000_t75" style="position:absolute;margin-left:7.2pt;margin-top:0;width:7.2pt;height:16.8pt;z-index:2522439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0gsK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599" type="#_x0000_t75" style="position:absolute;margin-left:7.2pt;margin-top:0;width:7.2pt;height:16.8pt;z-index:2522449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3HrGN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600" type="#_x0000_t75" style="position:absolute;margin-left:7.2pt;margin-top:0;width:7.2pt;height:16.8pt;z-index:2522460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LzX/Ov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601" type="#_x0000_t75" style="position:absolute;margin-left:7.2pt;margin-top:0;width:7.2pt;height:16.8pt;z-index:2522470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KfYMT+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602" type="#_x0000_t75" style="position:absolute;margin-left:7.2pt;margin-top:0;width:7.2pt;height:16.2pt;z-index:2522480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iBVRu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iBVR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603" type="#_x0000_t75" style="position:absolute;margin-left:7.2pt;margin-top:0;width:7.2pt;height:16.2pt;z-index:2522490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OLE+O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604" type="#_x0000_t75" style="position:absolute;margin-left:7.2pt;margin-top:0;width:7.2pt;height:16.2pt;z-index:2522501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LZ1uO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CLZ1u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605" type="#_x0000_t75" style="position:absolute;margin-left:7.2pt;margin-top:0;width:7.2pt;height:16.2pt;z-index:2522511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7/x6uMCAAD+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Le/8e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606" type="#_x0000_t75" style="position:absolute;margin-left:7.2pt;margin-top:0;width:7.2pt;height:16.8pt;z-index:2522521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Mtul37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607" type="#_x0000_t75" style="position:absolute;margin-left:7.2pt;margin-top:0;width:7.2pt;height:16.8pt;z-index:2522531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H7tA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608" type="#_x0000_t75" style="position:absolute;margin-left:7.2pt;margin-top:0;width:7.2pt;height:16.8pt;z-index:2522542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EuTu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609" type="#_x0000_t75" style="position:absolute;margin-left:7.2pt;margin-top:0;width:7.2pt;height:16.8pt;z-index:2522552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ldTdR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610" type="#_x0000_t75" style="position:absolute;margin-left:7.2pt;margin-top:0;width:4.8pt;height:18.6pt;z-index:2522562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g+bV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A+TQeVHpLtV&#10;ezKOk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WD5t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611" type="#_x0000_t75" style="position:absolute;margin-left:7.2pt;margin-top:0;width:4.8pt;height:18.6pt;z-index:2522572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aLIh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A/TQeVHpLtV&#10;ezKO4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BosiH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612" type="#_x0000_t75" style="position:absolute;margin-left:7.2pt;margin-top:0;width:4.8pt;height:18.6pt;z-index:2522583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08YfA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l08Yf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613" type="#_x0000_t75" style="position:absolute;margin-left:7.2pt;margin-top:0;width:4.8pt;height:18.6pt;z-index:2522593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gSJow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qBImj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614" type="#_x0000_t75" style="position:absolute;margin-left:7.2pt;margin-top:0;width:4.8pt;height:18.6pt;z-index:2522603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ifwW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I+jQeVHpLtV&#10;ezKOw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KJ/Bb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615" type="#_x0000_t75" style="position:absolute;margin-left:7.2pt;margin-top:0;width:4.8pt;height:18.6pt;z-index:2522613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Yqjiw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ZgCZq/yA9Jd&#10;6x0Zp9G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DV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HYqji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616" type="#_x0000_t75" style="position:absolute;margin-left:7.2pt;margin-top:0;width:4.8pt;height:18.6pt;z-index:2522624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GTg5y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617" type="#_x0000_t75" style="position:absolute;margin-left:7.2pt;margin-top:0;width:4.8pt;height:18.6pt;z-index:2522634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6UmS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I/TQeVHpLtV&#10;ezKO8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PpSZ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618" type="#_x0000_t75" style="position:absolute;margin-left:7.2pt;margin-top:0;width:4.8pt;height:18.6pt;z-index:2522644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Uj2sQ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ZgCR6/yA9Jd&#10;6x0ZJ8W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BN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mUj2s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619" type="#_x0000_t75" style="position:absolute;margin-left:7.2pt;margin-top:0;width:4.8pt;height:18.6pt;z-index:2522654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7vdl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I/zQeVHpLtV&#10;ezKO0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ru92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620" type="#_x0000_t75" style="position:absolute;margin-left:7.2pt;margin-top:0;width:4.8pt;height:18.6pt;z-index:2522664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6kZCC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621" type="#_x0000_t75" style="position:absolute;margin-left:7.2pt;margin-top:0;width:4.8pt;height:18.6pt;z-index:2522675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TzDU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E+CQeVHpLtV&#10;ezKO4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tPMNS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622" type="#_x0000_t75" style="position:absolute;margin-left:7.2pt;margin-top:0;width:7.2pt;height:16.2pt;z-index:2522685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TzQMOE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dPNAw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623" type="#_x0000_t75" style="position:absolute;margin-left:7.2pt;margin-top:0;width:7.2pt;height:16.2pt;z-index:2522695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SZIVR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624" type="#_x0000_t75" style="position:absolute;margin-left:7.2pt;margin-top:0;width:7.2pt;height:16.2pt;z-index:2522705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7166OE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HvXro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625" type="#_x0000_t75" style="position:absolute;margin-left:7.2pt;margin-top:0;width:7.2pt;height:16.2pt;z-index:2522716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Sn+t+I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cSn+t+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626" type="#_x0000_t75" style="position:absolute;margin-left:7.2pt;margin-top:0;width:7.2pt;height:16.8pt;z-index:2522726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TsPguICAAD9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TsPgu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627" type="#_x0000_t75" style="position:absolute;margin-left:7.2pt;margin-top:0;width:7.2pt;height:16.8pt;z-index:2522736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3VFJ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628" type="#_x0000_t75" style="position:absolute;margin-left:7.2pt;margin-top:0;width:7.2pt;height:16.8pt;z-index:2522746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e9/EuICAAD+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e9/E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629" type="#_x0000_t75" style="position:absolute;margin-left:7.2pt;margin-top:0;width:7.2pt;height:16.8pt;z-index:2522757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KMp26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630" type="#_x0000_t75" style="position:absolute;margin-left:7.2pt;margin-top:0;width:7.2pt;height:16.2pt;z-index:2522767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zUbcOM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Kc1G3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631" type="#_x0000_t75" style="position:absolute;margin-left:7.2pt;margin-top:0;width:7.2pt;height:16.2pt;z-index:2522777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oZMY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632" type="#_x0000_t75" style="position:absolute;margin-left:7.2pt;margin-top:0;width:7.2pt;height:16.2pt;z-index:2522787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YKnROI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YKnR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633" type="#_x0000_t75" style="position:absolute;margin-left:7.2pt;margin-top:0;width:7.2pt;height:16.2pt;z-index:2522798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5EcP7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634" type="#_x0000_t75" style="position:absolute;margin-left:7.2pt;margin-top:0;width:7.2pt;height:16.8pt;z-index:2522808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T27uuMCAAD+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Jk9u7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635" type="#_x0000_t75" style="position:absolute;margin-left:7.2pt;margin-top:0;width:7.2pt;height:16.8pt;z-index:2522818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asyae+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636" type="#_x0000_t75" style="position:absolute;margin-left:7.2pt;margin-top:0;width:7.2pt;height:16.8pt;z-index:2522828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QXXHeICAAD+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QXXH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637" type="#_x0000_t75" style="position:absolute;margin-left:7.2pt;margin-top:0;width:7.2pt;height:16.8pt;z-index:2522839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87tKS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638" type="#_x0000_t75" style="position:absolute;margin-left:7.2pt;margin-top:0;width:7.2pt;height:16.2pt;z-index:2522849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G0TQO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G0TQ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639" type="#_x0000_t75" style="position:absolute;margin-left:7.2pt;margin-top:0;width:7.2pt;height:16.2pt;z-index:2522859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GEJi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a9KDlc+cFVd6O2KCHJ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mX9LrZ/imzkX/+K7N98pZamjfcMo0EbwqcdjX6WXaCHMvK25Zy0dknnXDsHTsBs36Y&#10;cjCdUF13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UYQmI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640" type="#_x0000_t75" style="position:absolute;margin-left:7.2pt;margin-top:0;width:7.2pt;height:16.2pt;z-index:2522869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vszvuICAAD+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0vszv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641" type="#_x0000_t75" style="position:absolute;margin-left:7.2pt;margin-top:0;width:7.2pt;height:16.2pt;z-index:2522880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PHpY4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642" type="#_x0000_t75" style="position:absolute;margin-left:7.2pt;margin-top:0;width:7.2pt;height:16.8pt;z-index:2522890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Ks+du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CrPn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643" type="#_x0000_t75" style="position:absolute;margin-left:7.2pt;margin-top:0;width:7.2pt;height:16.8pt;z-index:2522900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eAnAX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644" type="#_x0000_t75" style="position:absolute;margin-left:7.2pt;margin-top:0;width:7.2pt;height:16.8pt;z-index:2522910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tA/7u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OLQP+7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645" type="#_x0000_t75" style="position:absolute;margin-left:7.2pt;margin-top:0;width:7.2pt;height:16.8pt;z-index:2522920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646" type="#_x0000_t75" style="position:absolute;margin-left:7.2pt;margin-top:0;width:4.8pt;height:18.6pt;z-index:2522931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tVF5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E/CQeVHpLtV&#10;ezKOk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IbQ0u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u1UXn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647" type="#_x0000_t75" style="position:absolute;margin-left:7.2pt;margin-top:0;width:4.8pt;height:18.6pt;z-index:2522941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XgWNw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6KfRqPID0l2r&#10;PYmS5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5eBY3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648" type="#_x0000_t75" style="position:absolute;margin-left:7.2pt;margin-top:0;width:4.8pt;height:18.6pt;z-index:2522951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Vtvz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E+iQeVHpLtV&#10;ezKOo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ZW2/P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649" type="#_x0000_t75" style="position:absolute;margin-left:7.2pt;margin-top:0;width:4.8pt;height:18.6pt;z-index:2522961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Tc78g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6OfFqPID0l2r&#10;PYmS6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lNzvy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650" type="#_x0000_t75" style="position:absolute;margin-left:7.2pt;margin-top:0;width:4.8pt;height:18.6pt;z-index:2522972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YBLUgQ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1gEtS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651" type="#_x0000_t75" style="position:absolute;margin-left:7.2pt;margin-top:0;width:4.8pt;height:18.6pt;z-index:2522982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i0Yg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M+DQeVHpLtV&#10;ezKOg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iLRiC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652" type="#_x0000_t75" style="position:absolute;margin-left:7.2pt;margin-top:0;width:4.8pt;height:18.6pt;z-index:2522992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56bV7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653" type="#_x0000_t75" style="position:absolute;margin-left:7.2pt;margin-top:0;width:4.8pt;height:18.6pt;z-index:2523002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AKdQwQ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wAp1D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654" type="#_x0000_t75" style="position:absolute;margin-left:7.2pt;margin-top:0;width:4.8pt;height:18.6pt;z-index:2523013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CHkuw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OwSAaVH5Du&#10;Wu/JOMmf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0CHku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655" type="#_x0000_t75" style="position:absolute;margin-left:7.2pt;margin-top:0;width:4.8pt;height:18.6pt;z-index:2523023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tLPnQY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656" type="#_x0000_t75" style="position:absolute;margin-left:7.2pt;margin-top:0;width:4.8pt;height:18.6pt;z-index:2523033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RZiZA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OwSAeVH5Du&#10;Wu/JOEmf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eRZiZ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657" type="#_x0000_t75" style="position:absolute;margin-left:7.2pt;margin-top:0;width:4.8pt;height:18.6pt;z-index:2523043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rsxtA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M/TQeVHpLtV&#10;ezKO4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uuzG0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658" type="#_x0000_t75" style="position:absolute;margin-left:7.2pt;margin-top:0;width:7.2pt;height:16.2pt;z-index:2523054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TYIJOECAAD9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BNggk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659" type="#_x0000_t75" style="position:absolute;margin-left:7.2pt;margin-top:0;width:7.2pt;height:16.2pt;z-index:2523064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Obl1F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660" type="#_x0000_t75" style="position:absolute;margin-left:7.2pt;margin-top:0;width:7.2pt;height:16.2pt;z-index:2523074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7ei/OICAAD9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m7ei/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661" type="#_x0000_t75" style="position:absolute;margin-left:7.2pt;margin-top:0;width:7.2pt;height:16.2pt;z-index:2523084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lQCaX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662" type="#_x0000_t75" style="position:absolute;margin-left:7.2pt;margin-top:0;width:7.2pt;height:16.8pt;z-index:2523095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JUtei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663" type="#_x0000_t75" style="position:absolute;margin-left:7.2pt;margin-top:0;width:7.2pt;height:16.8pt;z-index:2523105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M9CZz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664" type="#_x0000_t75" style="position:absolute;margin-left:7.2pt;margin-top:0;width:7.2pt;height:16.8pt;z-index:2523115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dhdBu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MnYXQ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665" type="#_x0000_t75" style="position:absolute;margin-left:7.2pt;margin-top:0;width:7.2pt;height:16.8pt;z-index:2523125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20dlU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666" type="#_x0000_t75" style="position:absolute;margin-left:7.2pt;margin-top:0;width:7.2pt;height:16.2pt;z-index:2523136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s0ZgOMCAAD+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LNGY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667" type="#_x0000_t75" style="position:absolute;margin-left:7.2pt;margin-top:0;width:7.2pt;height:16.2pt;z-index:2523146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wJZduI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8wJZd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668" type="#_x0000_t75" style="position:absolute;margin-left:7.2pt;margin-top:0;width:7.2pt;height:16.2pt;z-index:2523156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AayUOI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AayU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669" type="#_x0000_t75" style="position:absolute;margin-left:7.2pt;margin-top:0;width:7.2pt;height:16.2pt;z-index:2523166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cMa+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670" type="#_x0000_t75" style="position:absolute;margin-left:7.2pt;margin-top:0;width:7.2pt;height:16.8pt;z-index:2523176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Lmuru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y5rq7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671" type="#_x0000_t75" style="position:absolute;margin-left:7.2pt;margin-top:0;width:7.2pt;height:16.8pt;z-index:252318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fsBgYe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672" type="#_x0000_t75" style="position:absolute;margin-left:7.2pt;margin-top:0;width:7.2pt;height:16.8pt;z-index:252319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QktB+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UJLQf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673" type="#_x0000_t75" style="position:absolute;margin-left:7.2pt;margin-top:0;width:7.2pt;height:16.8pt;z-index:252320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KhvEkn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674" type="#_x0000_t75" style="position:absolute;margin-left:7.2pt;margin-top:0;width:7.2pt;height:16.2pt;z-index:2523217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7lLQOMCAAD+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B+5S0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675" type="#_x0000_t75" style="position:absolute;margin-left:7.2pt;margin-top:0;width:7.2pt;height:16.2pt;z-index:2523228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Z6cW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676" type="#_x0000_t75" style="position:absolute;margin-left:7.2pt;margin-top:0;width:7.2pt;height:16.2pt;z-index:252323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OBLWuICAAD+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0OBLW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677" type="#_x0000_t75" style="position:absolute;margin-left:7.2pt;margin-top:0;width:7.2pt;height:16.2pt;z-index:252324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F6pg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678" type="#_x0000_t75" style="position:absolute;margin-left:7.2pt;margin-top:0;width:7.2pt;height:16.8pt;z-index:2523258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avAkuMCAAD+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2rwJ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679" type="#_x0000_t75" style="position:absolute;margin-left:7.2pt;margin-top:0;width:7.2pt;height:16.8pt;z-index:2523269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CqAYu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680" type="#_x0000_t75" style="position:absolute;margin-left:7.2pt;margin-top:0;width:7.2pt;height:16.8pt;z-index:2523279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J/QwQ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681" type="#_x0000_t75" style="position:absolute;margin-left:7.2pt;margin-top:0;width:7.2pt;height:16.8pt;z-index:2523289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w8x3We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682" type="#_x0000_t75" style="position:absolute;margin-left:7.2pt;margin-top:0;width:4.8pt;height:18.6pt;z-index:2523299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HvKAw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VgCR6/yA9Jd&#10;6x0Zp9m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BN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oHvKA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683" type="#_x0000_t75" style="position:absolute;margin-left:7.2pt;margin-top:0;width:4.8pt;height:18.6pt;z-index:2523310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9aZ0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0M/zQeVHpLtV&#10;ezKO4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31pnT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684" type="#_x0000_t75" style="position:absolute;margin-left:7.2pt;margin-top:0;width:4.8pt;height:18.6pt;z-index:2523320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d+F9R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685" type="#_x0000_t75" style="position:absolute;margin-left:7.2pt;margin-top:0;width:4.8pt;height:18.6pt;z-index:2523330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0xrNZ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686" type="#_x0000_t75" style="position:absolute;margin-left:7.2pt;margin-top:0;width:4.8pt;height:18.6pt;z-index:2523340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N5gn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iTQeVHpLtV&#10;ezKOw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I3mCe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687" type="#_x0000_t75" style="position:absolute;margin-left:7.2pt;margin-top:0;width:4.8pt;height:18.6pt;z-index:2523351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3MzT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jTQeVHpLtV&#10;ezKOg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fczNO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688" type="#_x0000_t75" style="position:absolute;margin-left:7.2pt;margin-top:0;width:4.8pt;height:18.6pt;z-index:2523361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JnuO1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689" type="#_x0000_t75" style="position:absolute;margin-left:7.2pt;margin-top:0;width:4.8pt;height:18.6pt;z-index:2523371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HXLjQ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oLgaVH5Du&#10;Wu/JOCme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AHXLj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690" type="#_x0000_t75" style="position:absolute;margin-left:7.2pt;margin-top:0;width:4.8pt;height:18.6pt;z-index:2523381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Qwrst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691" type="#_x0000_t75" style="position:absolute;margin-left:7.2pt;margin-top:0;width:4.8pt;height:18.6pt;z-index:2523392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jGQCwQ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iMZAL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692" type="#_x0000_t75" style="position:absolute;margin-left:7.2pt;margin-top:0;width:4.8pt;height:18.6pt;z-index:2523402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fU98g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ufU98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693" type="#_x0000_t75" style="position:absolute;margin-left:7.2pt;margin-top:0;width:4.8pt;height:18.6pt;z-index:2523412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lhuIg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GETRqPID0l2r&#10;PYni5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uWG4i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694" type="#_x0000_t75" style="position:absolute;margin-left:7.2pt;margin-top:0;width:7.2pt;height:16.2pt;z-index:2523422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gwgr+E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KDCCv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695" type="#_x0000_t75" style="position:absolute;margin-left:7.2pt;margin-top:0;width:7.2pt;height:16.2pt;z-index:2523432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VR1zuQCAAD9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FVHXO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696" type="#_x0000_t75" style="position:absolute;margin-left:7.2pt;margin-top:0;width:7.2pt;height:16.2pt;z-index:2523443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I2Kd+E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QjYp3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697" type="#_x0000_t75" style="position:absolute;margin-left:7.2pt;margin-top:0;width:7.2pt;height:16.2pt;z-index:2523453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hkOKOI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phkOK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698" type="#_x0000_t75" style="position:absolute;margin-left:7.2pt;margin-top:0;width:7.2pt;height:16.2pt;z-index:2523463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OCCM2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699" type="#_x0000_t75" style="position:absolute;margin-left:7.2pt;margin-top:0;width:7.2pt;height:16.2pt;z-index:2523473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ExZH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700" type="#_x0000_t75" style="position:absolute;margin-left:7.2pt;margin-top:0;width:7.2pt;height:16.2pt;z-index:2523484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jWPXOI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jWPX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701" type="#_x0000_t75" style="position:absolute;margin-left:7.2pt;margin-top:0;width:7.2pt;height:16.2pt;z-index:2523494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/An9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702" type="#_x0000_t75" style="position:absolute;margin-left:7.2pt;margin-top:0;width:7.2pt;height:16.2pt;z-index:2523504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d2pKO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Zd2pK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703" type="#_x0000_t75" style="position:absolute;margin-left:7.2pt;margin-top:0;width:7.2pt;height:16.2pt;z-index:2523514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dGz4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10bPg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704" type="#_x0000_t75" style="position:absolute;margin-left:7.2pt;margin-top:0;width:7.2pt;height:16.2pt;z-index:2523525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0uJ1uICAAD+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80uJ1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705" type="#_x0000_t75" style="position:absolute;margin-left:7.2pt;margin-top:0;width:7.2pt;height:16.2pt;z-index:2523535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criiu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crii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706" type="#_x0000_t75" style="position:absolute;margin-left:7.2pt;margin-top:0;width:7.2pt;height:16.2pt;z-index:2523545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/MQ8eE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b8xDx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707" type="#_x0000_t75" style="position:absolute;margin-left:7.2pt;margin-top:0;width:7.2pt;height:16.2pt;z-index:2523555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mPlFvuUCAAD9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708" type="#_x0000_t75" style="position:absolute;margin-left:7.2pt;margin-top:0;width:7.2pt;height:16.2pt;z-index:2523566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SC6B+E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NILoH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709" type="#_x0000_t75" style="position:absolute;margin-left:7.2pt;margin-top:0;width:7.2pt;height:16.2pt;z-index:2523576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+/qAOA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Dvv6gDgAgAA/Q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710" type="#_x0000_t75" style="position:absolute;margin-left:7.2pt;margin-top:0;width:7.2pt;height:16.2pt;z-index:2523586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/WyAuM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/1sg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711" type="#_x0000_t75" style="position:absolute;margin-left:7.2pt;margin-top:0;width:7.2pt;height:16.2pt;z-index:2523596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ZgEq+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712" type="#_x0000_t75" style="position:absolute;margin-left:7.2pt;margin-top:0;width:7.2pt;height:16.2pt;z-index:2523607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QXB3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713" type="#_x0000_t75" style="position:absolute;margin-left:7.2pt;margin-top:0;width:7.2pt;height:16.2pt;z-index:2523617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G0PSZ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714" type="#_x0000_t75" style="position:absolute;margin-left:7.2pt;margin-top:0;width:7.2pt;height:16.2pt;z-index:2523627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MJD8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715" type="#_x0000_t75" style="position:absolute;margin-left:7.2pt;margin-top:0;width:7.2pt;height:16.2pt;z-index:2523637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20La7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716" type="#_x0000_t75" style="position:absolute;margin-left:7.2pt;margin-top:0;width:7.2pt;height:16.2pt;z-index:2523648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djg2O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3djg2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717" type="#_x0000_t75" style="position:absolute;margin-left:7.2pt;margin-top:0;width:7.2pt;height:16.2pt;z-index:2523658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x5Eb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718" type="#_x0000_t75" style="position:absolute;margin-left:7.2pt;margin-top:0;width:7.2pt;height:16.2pt;z-index:2523668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pxbAuECAAD9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WnFsC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719" type="#_x0000_t75" style="position:absolute;margin-left:7.2pt;margin-top:0;width:7.2pt;height:16.2pt;z-index:2523678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Rbr1g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720" type="#_x0000_t75" style="position:absolute;margin-left:7.2pt;margin-top:0;width:7.2pt;height:16.2pt;z-index:2523688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LdC2eICAAD9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BLdC2e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721" type="#_x0000_t75" style="position:absolute;margin-left:7.2pt;margin-top:0;width:7.2pt;height:16.2pt;z-index:2523699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fnHGq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722" type="#_x0000_t75" style="position:absolute;margin-left:7.2pt;margin-top:0;width:7.2pt;height:16.2pt;z-index:2523709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/mysB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723" type="#_x0000_t75" style="position:absolute;margin-left:7.2pt;margin-top:0;width:7.2pt;height:16.2pt;z-index:2523719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L5XFB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724" type="#_x0000_t75" style="position:absolute;margin-left:7.2pt;margin-top:0;width:7.2pt;height:16.2pt;z-index:2523729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VP/P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725" type="#_x0000_t75" style="position:absolute;margin-left:7.2pt;margin-top:0;width:7.2pt;height:16.2pt;z-index:2523740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m8oef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726" type="#_x0000_t75" style="position:absolute;margin-left:7.2pt;margin-top:0;width:7.2pt;height:16.2pt;z-index:2523750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bBPx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lsE/E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727" type="#_x0000_t75" style="position:absolute;margin-left:7.2pt;margin-top:0;width:7.2pt;height:16.2pt;z-index:2523760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bxVD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1vFUM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728" type="#_x0000_t75" style="position:absolute;margin-left:7.2pt;margin-top:0;width:7.2pt;height:16.2pt;z-index:2523770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yZvOu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syZvO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729" type="#_x0000_t75" style="position:absolute;margin-left:7.2pt;margin-top:0;width:7.2pt;height:16.2pt;z-index:2523781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C/raOM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wv62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730" type="#_x0000_t75" style="position:absolute;margin-left:7.2pt;margin-top:0;width:7.2pt;height:16.2pt;z-index:2523791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K8WIuE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ArxYi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731" type="#_x0000_t75" style="position:absolute;margin-left:7.2pt;margin-top:0;width:7.2pt;height:16.2pt;z-index:2523801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P90ND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732" type="#_x0000_t75" style="position:absolute;margin-left:7.2pt;margin-top:0;width:7.2pt;height:16.2pt;z-index:2523811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i68+uICAAD9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Gi68+u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733" type="#_x0000_t75" style="position:absolute;margin-left:7.2pt;margin-top:0;width:7.2pt;height:16.2pt;z-index:2523822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Nk4keE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k2TiR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734" type="#_x0000_t75" style="position:absolute;margin-left:7.2pt;margin-top:0;width:7.2pt;height:16.2pt;z-index:2523832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1goB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735" type="#_x0000_t75" style="position:absolute;margin-left:7.2pt;margin-top:0;width:7.2pt;height:16.2pt;z-index:2523842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K/g7OI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3K/g7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736" type="#_x0000_t75" style="position:absolute;margin-left:7.2pt;margin-top:0;width:7.2pt;height:16.2pt;z-index:2523852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6sLyuI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76sLy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737" type="#_x0000_t75" style="position:absolute;margin-left:7.2pt;margin-top:0;width:7.2pt;height:16.2pt;z-index:2523863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m6jY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738" type="#_x0000_t75" style="position:absolute;margin-left:7.2pt;margin-top:0;width:7.2pt;height:16.2pt;z-index:2523873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BTy2u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MBTy2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739" type="#_x0000_t75" style="position:absolute;margin-left:7.2pt;margin-top:0;width:7.2pt;height:16.2pt;z-index:2523883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dfI9u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+dfI9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740" type="#_x0000_t75" style="position:absolute;margin-left:7.2pt;margin-top:0;width:7.2pt;height:16.2pt;z-index:2523893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03ywOE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/TfLA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741" type="#_x0000_t75" style="position:absolute;margin-left:7.2pt;margin-top:0;width:7.2pt;height:16.2pt;z-index:2523904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5AukuE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bkC6S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742" type="#_x0000_t75" style="position:absolute;margin-left:7.2pt;margin-top:0;width:7.2pt;height:16.2pt;z-index:2523914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APTCeu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743" type="#_x0000_t75" style="position:absolute;margin-left:7.2pt;margin-top:0;width:7.2pt;height:16.2pt;z-index:2523924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w/6XNeUCAAD9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744" type="#_x0000_t75" style="position:absolute;margin-left:7.2pt;margin-top:0;width:7.2pt;height:16.2pt;z-index:2523934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idojOICAAD9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lidoj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745" type="#_x0000_t75" style="position:absolute;margin-left:7.2pt;margin-top:0;width:7.2pt;height:16.2pt;z-index:2523944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K/3YeE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or/dh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746" type="#_x0000_t75" style="position:absolute;margin-left:7.2pt;margin-top:0;width:7.2pt;height:16.8pt;z-index:2523955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BL0GV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747" type="#_x0000_t75" style="position:absolute;margin-left:7.2pt;margin-top:0;width:7.2pt;height:16.8pt;z-index:2523965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e8gT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748" type="#_x0000_t75" style="position:absolute;margin-left:7.2pt;margin-top:0;width:7.2pt;height:16.8pt;z-index:2523975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m3Uae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749" type="#_x0000_t75" style="position:absolute;margin-left:7.2pt;margin-top:0;width:7.2pt;height:16.8pt;z-index:2523985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X0cS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750" type="#_x0000_t75" style="position:absolute;margin-left:7.2pt;margin-top:0;width:7.2pt;height:16.2pt;z-index:2523996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ceix8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751" type="#_x0000_t75" style="position:absolute;margin-left:7.2pt;margin-top:0;width:7.2pt;height:16.2pt;z-index:2524006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aBwpC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752" type="#_x0000_t75" style="position:absolute;margin-left:7.2pt;margin-top:0;width:7.2pt;height:16.2pt;z-index:2524016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xjCLuI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xjCL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753" type="#_x0000_t75" style="position:absolute;margin-left:7.2pt;margin-top:0;width:7.2pt;height:16.2pt;z-index:2524026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GMSSmP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754" type="#_x0000_t75" style="position:absolute;margin-left:7.2pt;margin-top:0;width:7.2pt;height:16.8pt;z-index:2524037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mj+NO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B5o/j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755" type="#_x0000_t75" style="position:absolute;margin-left:7.2pt;margin-top:0;width:7.2pt;height:16.8pt;z-index:2524047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sbScf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756" type="#_x0000_t75" style="position:absolute;margin-left:7.2pt;margin-top:0;width:7.2pt;height:16.8pt;z-index:2524057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6Rqee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Gekann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757" type="#_x0000_t75" style="position:absolute;margin-left:7.2pt;margin-top:0;width:7.2pt;height:16.8pt;z-index:2524067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rCVTf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758" type="#_x0000_t75" style="position:absolute;margin-left:7.2pt;margin-top:0;width:7.2pt;height:16.2pt;z-index:2524078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RQMP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759" type="#_x0000_t75" style="position:absolute;margin-left:7.2pt;margin-top:0;width:7.2pt;height:16.2pt;z-index:2524088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VX9kc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760" type="#_x0000_t75" style="position:absolute;margin-left:7.2pt;margin-top:0;width:7.2pt;height:16.2pt;z-index:2524098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8XjKu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08XjK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761" type="#_x0000_t75" style="position:absolute;margin-left:7.2pt;margin-top:0;width:7.2pt;height:16.2pt;z-index:2524108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QNHn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762" type="#_x0000_t75" style="position:absolute;margin-left:7.2pt;margin-top:0;width:7.2pt;height:16.8pt;z-index:2524119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nSIQ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763" type="#_x0000_t75" style="position:absolute;margin-left:7.2pt;margin-top:0;width:7.2pt;height:16.8pt;z-index:2524129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HNqOf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764" type="#_x0000_t75" style="position:absolute;margin-left:7.2pt;margin-top:0;width:7.2pt;height:16.8pt;z-index:2524139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LJmAH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765" type="#_x0000_t75" style="position:absolute;margin-left:7.2pt;margin-top:0;width:7.2pt;height:16.8pt;z-index:2524149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kJgEp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766" type="#_x0000_t75" style="position:absolute;margin-left:7.2pt;margin-top:0;width:4.8pt;height:18.6pt;z-index:2524160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nnYV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miQeVHpLtV&#10;ezKOk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medhW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767" type="#_x0000_t75" style="position:absolute;margin-left:7.2pt;margin-top:0;width:4.8pt;height:18.6pt;z-index:2524170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dSLhg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RYBZq/yA9Jd&#10;6x0Zp+m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DV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8dSLh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768" type="#_x0000_t75" style="position:absolute;margin-left:7.2pt;margin-top:0;width:4.8pt;height:18.6pt;z-index:2524180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hAmf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mSQeVHpLtV&#10;ezKOo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qECZ/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769" type="#_x0000_t75" style="position:absolute;margin-left:7.2pt;margin-top:0;width:4.8pt;height:18.6pt;z-index:2524190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+/3Fw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mMbBqPID0l2r&#10;PYmS6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b7/c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770" type="#_x0000_t75" style="position:absolute;margin-left:7.2pt;margin-top:0;width:4.8pt;height:18.6pt;z-index:2524200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Cta7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nCQeVHpLtV&#10;ezKOw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IbQ0u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AK1ru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771" type="#_x0000_t75" style="position:absolute;margin-left:7.2pt;margin-top:0;width:4.8pt;height:18.6pt;z-index:2524211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4YJPg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mMbRqPID0l2r&#10;PYmS4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Xhgk+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772" type="#_x0000_t75" style="position:absolute;margin-left:7.2pt;margin-top:0;width:4.8pt;height:18.6pt;z-index:2524221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3pXDG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773" type="#_x0000_t75" style="position:absolute;margin-left:7.2pt;margin-top:0;width:4.8pt;height:18.6pt;z-index:2524231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k5Y/gY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774" type="#_x0000_t75" style="position:absolute;margin-left:7.2pt;margin-top:0;width:4.8pt;height:18.6pt;z-index:2524241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Yr1Bw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0SQeVH5Du&#10;Wu/JOMmf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JYr1B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775" type="#_x0000_t75" style="position:absolute;margin-left:7.2pt;margin-top:0;width:4.8pt;height:18.6pt;z-index:2524252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3neIQ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l3neI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776" type="#_x0000_t75" style="position:absolute;margin-left:7.2pt;margin-top:0;width:4.8pt;height:18.6pt;z-index:2524262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ZQO2gY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777" type="#_x0000_t75" style="position:absolute;margin-left:7.2pt;margin-top:0;width:4.8pt;height:18.6pt;z-index:2524272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jldC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nyQeVHpLtV&#10;ezKO4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WOV0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778" type="#_x0000_t75" style="position:absolute;margin-left:7.2pt;margin-top:0;width:7.2pt;height:16.2pt;z-index:2524282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IINiu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779" type="#_x0000_t75" style="position:absolute;margin-left:7.2pt;margin-top:0;width:7.2pt;height:16.2pt;z-index:2524293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H61jx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780" type="#_x0000_t75" style="position:absolute;margin-left:7.2pt;margin-top:0;width:7.2pt;height:16.2pt;z-index:2524303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jKnSOE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SMqdI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781" type="#_x0000_t75" style="position:absolute;margin-left:7.2pt;margin-top:0;width:7.2pt;height:16.2pt;z-index:2524313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PQjOeE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o9CM5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782" type="#_x0000_t75" style="position:absolute;margin-left:7.2pt;margin-top:0;width:7.2pt;height:16.8pt;z-index:2524323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ObSDOICAAD9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BObSD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783" type="#_x0000_t75" style="position:absolute;margin-left:7.2pt;margin-top:0;width:7.2pt;height:16.8pt;z-index:2524334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/RYquQ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f9Fiq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784" type="#_x0000_t75" style="position:absolute;margin-left:7.2pt;margin-top:0;width:7.2pt;height:16.8pt;z-index:2524344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W5inO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JluYp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785" type="#_x0000_t75" style="position:absolute;margin-left:7.2pt;margin-top:0;width:7.2pt;height:16.8pt;z-index:2524354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4nrt3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786" type="#_x0000_t75" style="position:absolute;margin-left:7.2pt;margin-top:0;width:7.2pt;height:16.2pt;z-index:2524364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mYtCOM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OZmLQ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787" type="#_x0000_t75" style="position:absolute;margin-left:7.2pt;margin-top:0;width:7.2pt;height:16.2pt;z-index:2524375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+Stf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788" type="#_x0000_t75" style="position:absolute;margin-left:7.2pt;margin-top:0;width:7.2pt;height:16.2pt;z-index:2524385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MyWXt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789" type="#_x0000_t75" style="position:absolute;margin-left:7.2pt;margin-top:0;width:7.2pt;height:16.2pt;z-index:2524395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pRQ5l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790" type="#_x0000_t75" style="position:absolute;margin-left:7.2pt;margin-top:0;width:7.2pt;height:16.8pt;z-index:2524405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G6Nwu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hujc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791" type="#_x0000_t75" style="position:absolute;margin-left:7.2pt;margin-top:0;width:7.2pt;height:16.8pt;z-index:2524416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clCM5+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792" type="#_x0000_t75" style="position:absolute;margin-left:7.2pt;margin-top:0;width:7.2pt;height:16.8pt;z-index:2524426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ZnBge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mZwY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793" type="#_x0000_t75" style="position:absolute;margin-left:7.2pt;margin-top:0;width:7.2pt;height:16.8pt;z-index:2524436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TDeK+Q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9MN4r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794" type="#_x0000_t75" style="position:absolute;margin-left:7.2pt;margin-top:0;width:7.2pt;height:16.2pt;z-index:2524446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uaHIu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SuaHI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795" type="#_x0000_t75" style="position:absolute;margin-left:7.2pt;margin-top:0;width:7.2pt;height:16.2pt;z-index:2524456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ELRReTgAgAA/g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796" type="#_x0000_t75" style="position:absolute;margin-left:7.2pt;margin-top:0;width:7.2pt;height:16.2pt;z-index:252446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Et/0uE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ES3/S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797" type="#_x0000_t75" style="position:absolute;margin-left:7.2pt;margin-top:0;width:7.2pt;height:16.2pt;z-index:252447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o3bZOE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ijdtk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798" type="#_x0000_t75" style="position:absolute;margin-left:7.2pt;margin-top:0;width:7.2pt;height:16.8pt;z-index:252448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3ly98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799" type="#_x0000_t75" style="position:absolute;margin-left:7.2pt;margin-top:0;width:7.2pt;height:16.8pt;z-index:2524497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TDQa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800" type="#_x0000_t75" style="position:absolute;margin-left:7.2pt;margin-top:0;width:7.2pt;height:16.8pt;z-index:2524508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dGBzg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801" type="#_x0000_t75" style="position:absolute;margin-left:7.2pt;margin-top:0;width:7.2pt;height:16.8pt;z-index:252451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gOwo7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802" type="#_x0000_t75" style="position:absolute;margin-left:7.2pt;margin-top:0;width:4.8pt;height:18.6pt;z-index:252452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qMG5gQ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eowbm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803" type="#_x0000_t75" style="position:absolute;margin-left:7.2pt;margin-top:0;width:4.8pt;height:18.6pt;z-index:2524538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Q5VN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mDQeVHpLtV&#10;ezKO4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JDlU2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804" type="#_x0000_t75" style="position:absolute;margin-left:7.2pt;margin-top:0;width:4.8pt;height:18.6pt;z-index:2524549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sr4z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nDQeVHpLtV&#10;ezKOo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IbQ0u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SyvjP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805" type="#_x0000_t75" style="position:absolute;margin-left:7.2pt;margin-top:0;width:4.8pt;height:18.6pt;z-index:2524559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Chq+Q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mGbZqPID0l2r&#10;PYmS6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cKGr5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806" type="#_x0000_t75" style="position:absolute;margin-left:7.2pt;margin-top:0;width:4.8pt;height:18.6pt;z-index:2524569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sW6Ag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ZYDR6/yA9Jd&#10;6x0Zp/G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BN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SsW6A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807" type="#_x0000_t75" style="position:absolute;margin-left:7.2pt;margin-top:0;width:4.8pt;height:18.6pt;z-index:2524579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Wjp0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EnzQeVHpLtV&#10;ezKOg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daOnS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808" type="#_x0000_t75" style="position:absolute;margin-left:7.2pt;margin-top:0;width:4.8pt;height:18.6pt;z-index:2524590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gCy8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809" type="#_x0000_t75" style="position:absolute;margin-left:7.2pt;margin-top:0;width:4.8pt;height:18.6pt;z-index:2524600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enj9w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0jwaVH5Du&#10;Wu/JOCme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Aenj9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810" type="#_x0000_t75" style="position:absolute;margin-left:7.2pt;margin-top:0;width:4.8pt;height:18.6pt;z-index:2524610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i1ODg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0jweVH5Du&#10;Wu/JOMmf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YQsv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Gi1OD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811" type="#_x0000_t75" style="position:absolute;margin-left:7.2pt;margin-top:0;width:4.8pt;height:18.6pt;z-index:2524620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N5lKAQ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o3mUo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812" type="#_x0000_t75" style="position:absolute;margin-left:7.2pt;margin-top:0;width:4.8pt;height:18.6pt;z-index:2524631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P0c0A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0TwaVH5Du&#10;Wu/JOEmf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iP0c0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813" type="#_x0000_t75" style="position:absolute;margin-left:7.2pt;margin-top:0;width:4.8pt;height:18.6pt;z-index:2524641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1BPAA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VYAZq/yA9Jd&#10;6x0ZJ+m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DV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31BPA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814" type="#_x0000_t75" style="position:absolute;margin-left:7.2pt;margin-top:0;width:7.2pt;height:16.2pt;z-index:2524651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F3EZj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815" type="#_x0000_t75" style="position:absolute;margin-left:7.2pt;margin-top:0;width:7.2pt;height:16.2pt;z-index:2524661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IuoAH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816" type="#_x0000_t75" style="position:absolute;margin-left:7.2pt;margin-top:0;width:7.2pt;height:16.2pt;z-index:2524672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/dfuOE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X91+4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817" type="#_x0000_t75" style="position:absolute;margin-left:7.2pt;margin-top:0;width:7.2pt;height:16.2pt;z-index:2524682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THbyeECAAD9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tMdvJ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818" type="#_x0000_t75" style="position:absolute;margin-left:7.2pt;margin-top:0;width:7.2pt;height:16.8pt;z-index:2524692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SMq/OICAAD9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SMq/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819" type="#_x0000_t75" style="position:absolute;margin-left:7.2pt;margin-top:0;width:7.2pt;height:16.8pt;z-index:2524702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FDHxo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820" type="#_x0000_t75" style="position:absolute;margin-left:7.2pt;margin-top:0;width:7.2pt;height:16.8pt;z-index:2524712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qvLlO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BKry5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821" type="#_x0000_t75" style="position:absolute;margin-left:7.2pt;margin-top:0;width:7.2pt;height:16.8pt;z-index:2524723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Rtby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822" type="#_x0000_t75" style="position:absolute;margin-left:7.2pt;margin-top:0;width:7.2pt;height:16.2pt;z-index:2524733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Bxr/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823" type="#_x0000_t75" style="position:absolute;margin-left:7.2pt;margin-top:0;width:7.2pt;height:16.2pt;z-index:2524743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EoX6uQ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wShfq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824" type="#_x0000_t75" style="position:absolute;margin-left:7.2pt;margin-top:0;width:7.2pt;height:16.2pt;z-index:2524753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g078z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825" type="#_x0000_t75" style="position:absolute;margin-left:7.2pt;margin-top:0;width:7.2pt;height:16.2pt;z-index:2524764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4JAsg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826" type="#_x0000_t75" style="position:absolute;margin-left:7.2pt;margin-top:0;width:7.2pt;height:16.8pt;z-index:2524774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eqY1u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J3qmN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827" type="#_x0000_t75" style="position:absolute;margin-left:7.2pt;margin-top:0;width:7.2pt;height:16.8pt;z-index:2524784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31Jnz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828" type="#_x0000_t75" style="position:absolute;margin-left:7.2pt;margin-top:0;width:7.2pt;height:16.8pt;z-index:2524794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B3Ule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wd1JX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829" type="#_x0000_t75" style="position:absolute;margin-left:7.2pt;margin-top:0;width:7.2pt;height:16.8pt;z-index:2524805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6TwkM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830" type="#_x0000_t75" style="position:absolute;margin-left:7.2pt;margin-top:0;width:7.2pt;height:16.2pt;z-index:2524815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Xup9O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831" type="#_x0000_t75" style="position:absolute;margin-left:7.2pt;margin-top:0;width:7.2pt;height:16.2pt;z-index:2524825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uZn8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2Zx0j9c+cFVd6O2KCHJ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mX9LrZ/imzkX/+K7N98pZamjfcMo0EbwqcdjX6WXaCHMvK25Zy0dknnXDsHTsBs36Y&#10;cjCdUF13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O5mfw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832" type="#_x0000_t75" style="position:absolute;margin-left:7.2pt;margin-top:0;width:7.2pt;height:16.2pt;z-index:2524835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yHxdx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833" type="#_x0000_t75" style="position:absolute;margin-left:7.2pt;margin-top:0;width:7.2pt;height:16.2pt;z-index:2524846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3XZlOM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d12Z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834" type="#_x0000_t75" style="position:absolute;margin-left:7.2pt;margin-top:0;width:7.2pt;height:16.8pt;z-index:2524856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ukvw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835" type="#_x0000_t75" style="position:absolute;margin-left:7.2pt;margin-top:0;width:7.2pt;height:16.8pt;z-index:2524866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LTFf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836" type="#_x0000_t75" style="position:absolute;margin-left:7.2pt;margin-top:0;width:7.2pt;height:16.8pt;z-index:2524876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HkZp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837" type="#_x0000_t75" style="position:absolute;margin-left:7.2pt;margin-top:0;width:7.2pt;height:16.8pt;z-index:2524887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Zb8fL+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838" type="#_x0000_t75" style="position:absolute;margin-left:7.2pt;margin-top:0;width:4.8pt;height:18.6pt;z-index:2524897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LnJtQ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MmSQeVHpLtV&#10;ezKOk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cucm1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839" type="#_x0000_t75" style="position:absolute;margin-left:7.2pt;margin-top:0;width:4.8pt;height:18.6pt;z-index:2524907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xSaZQ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MnSQeVHpLtV&#10;ezKO4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LFJpl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840" type="#_x0000_t75" style="position:absolute;margin-left:7.2pt;margin-top:0;width:4.8pt;height:18.6pt;z-index:2524917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flKng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VYAR6/yA9Jd&#10;6x0Zp8m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HflKn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841" type="#_x0000_t75" style="position:absolute;margin-left:7.2pt;margin-top:0;width:4.8pt;height:18.6pt;z-index:2524928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ItaZw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mAXRqPID0l2r&#10;PYmS6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Yi1pn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842" type="#_x0000_t75" style="position:absolute;margin-left:7.2pt;margin-top:0;width:4.8pt;height:18.6pt;z-index:2524938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Kgjn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2iQeVHpLtV&#10;ezKOw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4qCOf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843" type="#_x0000_t75" style="position:absolute;margin-left:7.2pt;margin-top:0;width:4.8pt;height:18.6pt;z-index:2524948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wVwTw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R4BZq/yA9Jd&#10;6x0Zp9G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DV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rwVwT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844" type="#_x0000_t75" style="position:absolute;margin-left:7.2pt;margin-top:0;width:4.8pt;height:18.6pt;z-index:2524958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0wd22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845" type="#_x0000_t75" style="position:absolute;margin-left:7.2pt;margin-top:0;width:4.8pt;height:18.6pt;z-index:2524968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Sr1jg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sygaVH5Du&#10;Wu/JOCme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fSr1j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846" type="#_x0000_t75" style="position:absolute;margin-left:7.2pt;margin-top:0;width:4.8pt;height:18.6pt;z-index:2524979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8cldQY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847" type="#_x0000_t75" style="position:absolute;margin-left:7.2pt;margin-top:0;width:4.8pt;height:18.6pt;z-index:2524989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TQOUw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mTQOU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848" type="#_x0000_t75" style="position:absolute;margin-left:7.2pt;margin-top:0;width:4.8pt;height:18.6pt;z-index:2524999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IHkNG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849" type="#_x0000_t75" style="position:absolute;margin-left:7.2pt;margin-top:0;width:4.8pt;height:18.6pt;z-index:2525009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7MQl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2DQeVHpLtV&#10;ezKO4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fsxCW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850" type="#_x0000_t75" style="position:absolute;margin-left:7.2pt;margin-top:0;width:7.2pt;height:16.2pt;z-index:2525020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cmJp+A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MHJiafgAgAA/Q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851" type="#_x0000_t75" style="position:absolute;margin-left:7.2pt;margin-top:0;width:7.2pt;height:16.2pt;z-index:2525030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OkdzG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852" type="#_x0000_t75" style="position:absolute;margin-left:7.2pt;margin-top:0;width:7.2pt;height:16.2pt;z-index:2525040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NtII3/gAgAA/Q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853" type="#_x0000_t75" style="position:absolute;margin-left:7.2pt;margin-top:0;width:7.2pt;height:16.2pt;z-index:2525050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t3Kcg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854" type="#_x0000_t75" style="position:absolute;margin-left:7.2pt;margin-top:0;width:7.2pt;height:16.8pt;z-index:2525061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BzlYV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855" type="#_x0000_t75" style="position:absolute;margin-left:7.2pt;margin-top:0;width:7.2pt;height:16.8pt;z-index:2525071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aTEPR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856" type="#_x0000_t75" style="position:absolute;margin-left:7.2pt;margin-top:0;width:7.2pt;height:16.8pt;z-index:2525081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6s1cO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G+rNX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857" type="#_x0000_t75" style="position:absolute;margin-left:7.2pt;margin-top:0;width:7.2pt;height:16.8pt;z-index:2525091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ltkc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858" type="#_x0000_t75" style="position:absolute;margin-left:7.2pt;margin-top:0;width:7.2pt;height:16.2pt;z-index:2525102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XFREuM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1xUR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859" type="#_x0000_t75" style="position:absolute;margin-left:7.2pt;margin-top:0;width:7.2pt;height:16.2pt;z-index:2525112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MIGAOI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MIGA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860" type="#_x0000_t75" style="position:absolute;margin-left:7.2pt;margin-top:0;width:7.2pt;height:16.2pt;z-index:2525122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8btJ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861" type="#_x0000_t75" style="position:absolute;margin-left:7.2pt;margin-top:0;width:7.2pt;height:16.2pt;z-index:2525132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zgNFj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862" type="#_x0000_t75" style="position:absolute;margin-left:7.2pt;margin-top:0;width:7.2pt;height:16.8pt;z-index:2525143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s3nx2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863" type="#_x0000_t75" style="position:absolute;margin-left:7.2pt;margin-top:0;width:7.2pt;height:16.8pt;z-index:2525153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864" type="#_x0000_t75" style="position:absolute;margin-left:7.2pt;margin-top:0;width:7.2pt;height:16.8pt;z-index:2525163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0Gdf+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tBnX/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865" type="#_x0000_t75" style="position:absolute;margin-left:7.2pt;margin-top:0;width:7.2pt;height:16.8pt;z-index:2525173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JQ82tX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866" type="#_x0000_t75" style="position:absolute;margin-left:7.2pt;margin-top:0;width:7.2pt;height:16.2pt;z-index:2525184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+qD3OI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+qD3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867" type="#_x0000_t75" style="position:absolute;margin-left:7.2pt;margin-top:0;width:7.2pt;height:16.2pt;z-index:2525194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+aZFO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N4gPe+B7fHY1qISArKY&#10;EHCX4E+i3gDsLl399TcAZT3+FQSU2JUCxkl5pnXFyfXb+2ZxPzlc+cFVd6O2KCHJ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mX9LrZ/imzkX/+K7N98pZamjfcMo0EbwqcdjX6WXaCHMvK25Zy0dknnXDsHTsBs36Y&#10;cjCdUF13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z5pkU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868" type="#_x0000_t75" style="position:absolute;margin-left:7.2pt;margin-top:0;width:7.2pt;height:16.2pt;z-index:2525204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LV8oy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869" type="#_x0000_t75" style="position:absolute;margin-left:7.2pt;margin-top:0;width:7.2pt;height:16.2pt;z-index:2525214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b/ch+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870" type="#_x0000_t75" style="position:absolute;margin-left:7.2pt;margin-top:0;width:7.2pt;height:16.8pt;z-index:2525224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Ccsru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871" type="#_x0000_t75" style="position:absolute;margin-left:7.2pt;margin-top:0;width:7.2pt;height:16.8pt;z-index:2525235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AHDJn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872" type="#_x0000_t75" style="position:absolute;margin-left:7.2pt;margin-top:0;width:7.2pt;height:16.8pt;z-index:2525245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VXr3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873" type="#_x0000_t75" style="position:absolute;margin-left:7.2pt;margin-top:0;width:7.2pt;height:16.8pt;z-index:2525255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iMP2L+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874" type="#_x0000_t75" style="position:absolute;margin-left:7.2pt;margin-top:0;width:4.8pt;height:18.6pt;z-index:2525265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FqWI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3DQeVHpLtV&#10;ezKOk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IbQ0u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cWpYj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875" type="#_x0000_t75" style="position:absolute;margin-left:7.2pt;margin-top:0;width:4.8pt;height:18.6pt;z-index:2525276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/fF8w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mIXRqPID0l2r&#10;PYmS5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L98Xz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876" type="#_x0000_t75" style="position:absolute;margin-left:7.2pt;margin-top:0;width:4.8pt;height:18.6pt;z-index:2525286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9S8C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A2jQeVHpLtV&#10;ezKOo2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r1LwL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877" type="#_x0000_t75" style="position:absolute;margin-left:7.2pt;margin-top:0;width:4.8pt;height:18.6pt;z-index:2525296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MWNjw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mMXFqPID0l2r&#10;PYmS6F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QxY2P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878" type="#_x0000_t75" style="position:absolute;margin-left:7.2pt;margin-top:0;width:4.8pt;height:18.6pt;z-index:2525306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HL9LwQ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Acv0v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879" type="#_x0000_t75" style="position:absolute;margin-left:7.2pt;margin-top:0;width:4.8pt;height:18.6pt;z-index:2525317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9+u/w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X367/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880" type="#_x0000_t75" style="position:absolute;margin-left:7.2pt;margin-top:0;width:4.8pt;height:18.6pt;z-index:2525327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MGwMG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881" type="#_x0000_t75" style="position:absolute;margin-left:7.2pt;margin-top:0;width:4.8pt;height:18.6pt;z-index:2525337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F8Cs+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882" type="#_x0000_t75" style="position:absolute;margin-left:7.2pt;margin-top:0;width:4.8pt;height:18.6pt;z-index:2525347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dNSxg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2jQeVHpLtV&#10;ezKOs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l01LG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883" type="#_x0000_t75" style="position:absolute;margin-left:7.2pt;margin-top:0;width:4.8pt;height:18.6pt;z-index:2525358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FyB54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884" type="#_x0000_t75" style="position:absolute;margin-left:7.2pt;margin-top:0;width:4.8pt;height:18.6pt;z-index:2525368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OTUGQ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2TQeVHpLtV&#10;ezKOk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M5NQZ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885" type="#_x0000_t75" style="position:absolute;margin-left:7.2pt;margin-top:0;width:4.8pt;height:18.6pt;z-index:2525378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0mHyQQ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bSYfJ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</w:p>
        </w:tc>
      </w:tr>
      <w:tr w:rsidR="00304392" w:rsidRPr="003B4903" w:rsidTr="003B4903">
        <w:trPr>
          <w:cantSplit/>
          <w:trHeight w:val="20"/>
        </w:trPr>
        <w:tc>
          <w:tcPr>
            <w:tcW w:w="1872" w:type="dxa"/>
            <w:vAlign w:val="bottom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630</w:t>
            </w:r>
          </w:p>
        </w:tc>
        <w:tc>
          <w:tcPr>
            <w:tcW w:w="3085" w:type="dxa"/>
            <w:vAlign w:val="bottom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1 16 90040 04 0000 140</w:t>
            </w:r>
          </w:p>
        </w:tc>
        <w:tc>
          <w:tcPr>
            <w:tcW w:w="4388" w:type="dxa"/>
            <w:vAlign w:val="bottom"/>
          </w:tcPr>
          <w:p w:rsidR="00304392" w:rsidRPr="003B4903" w:rsidRDefault="00304392" w:rsidP="003B4903">
            <w:pPr>
              <w:spacing w:after="0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Прочие поступления от денежных взысканий (штрафов) и иных сумм в возмещение ущерба, зачисляемые в бюджеты городских округов</w:t>
            </w:r>
            <w:r>
              <w:rPr>
                <w:noProof/>
                <w:lang w:eastAsia="ru-RU"/>
              </w:rPr>
              <w:pict>
                <v:shape id="_x0000_s1886" type="#_x0000_t75" style="position:absolute;margin-left:7.2pt;margin-top:0;width:7.2pt;height:16.8pt;z-index:2525388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IJ/GOICAAD9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xIJ/G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887" type="#_x0000_t75" style="position:absolute;margin-left:7.2pt;margin-top:0;width:7.2pt;height:16.8pt;z-index:2525399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fWM9+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31jPf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888" type="#_x0000_t75" style="position:absolute;margin-left:7.2pt;margin-top:0;width:7.2pt;height:16.8pt;z-index:2525409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2+2w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tvts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889" type="#_x0000_t75" style="position:absolute;margin-left:7.2pt;margin-top:0;width:7.2pt;height:16.8pt;z-index:2525419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L2pEnf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890" type="#_x0000_t75" style="position:absolute;margin-left:7.2pt;margin-top:0;width:7.2pt;height:16.8pt;z-index:2525429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KFp1I3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891" type="#_x0000_t75" style="position:absolute;margin-left:7.2pt;margin-top:0;width:7.2pt;height:16.8pt;z-index:2525440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C1fVqO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892" type="#_x0000_t75" style="position:absolute;margin-left:7.2pt;margin-top:0;width:7.2pt;height:16.8pt;z-index:2525450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CemM7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893" type="#_x0000_t75" style="position:absolute;margin-left:7.2pt;margin-top:0;width:7.2pt;height:16.8pt;z-index:2525460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W/aG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894" type="#_x0000_t75" style="position:absolute;margin-left:7.2pt;margin-top:0;width:7.2pt;height:16.8pt;z-index:2525470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cn81v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895" type="#_x0000_t75" style="position:absolute;margin-left:7.2pt;margin-top:0;width:7.2pt;height:16.8pt;z-index:2525480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uDeJJ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896" type="#_x0000_t75" style="position:absolute;margin-left:7.2pt;margin-top:0;width:7.2pt;height:16.8pt;z-index:2525491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Wcqz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1nKs3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897" type="#_x0000_t75" style="position:absolute;margin-left:7.2pt;margin-top:0;width:7.2pt;height:16.8pt;z-index:2525501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WTxTdO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898" type="#_x0000_t75" style="position:absolute;margin-left:7.2pt;margin-top:0;width:4.8pt;height:18.6pt;z-index:2525511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1bxiQ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899" type="#_x0000_t75" style="position:absolute;margin-left:7.2pt;margin-top:0;width:4.8pt;height:18.6pt;z-index:2525521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U/smw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xT+yb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900" type="#_x0000_t75" style="position:absolute;margin-left:7.2pt;margin-top:0;width:4.8pt;height:18.6pt;z-index:2525532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XexOP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901" type="#_x0000_t75" style="position:absolute;margin-left:7.2pt;margin-top:0;width:4.8pt;height:18.6pt;z-index:2525542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zpH4gM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FM6R+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902" type="#_x0000_t75" style="position:absolute;margin-left:7.2pt;margin-top:0;width:4.8pt;height:18.6pt;z-index:2525552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Q649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4TDPkrCVx/eOlLAhjfIY7qSE9XiYxnG3XK5//xcB5Xr+TyIAsUWBwQmebRBObV/rGwFqr/Ij0t3q&#10;PRmO4mf18RXi9jANjuWv2TZ3cE2WKD1dM7XiN8bo3ZqzyuKO1k5g0PYsb7P+WIuynna/6QoMzDZO&#10;e3n/1XZRDMaDe/LGS4adbZ8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HGTkKL0AOkTq6EYndOjiF0CHSB1deqSL&#10;4wxM9+PdDpE6uvEJHWaEC6BDpI4uO9Ih2iVEBSJ1dPkJXToaX0JUIFKb+U5Ssq8PyMrkCvpvCVnf&#10;QS1+nZDRN7sGpFXSa2rgTQmdFLQqm+D+I7TqmLy9pzy1Gd5/b/piY50RnyCNK/3gR1BbmOUSall/&#10;5knhP+sPfHXsIV5sOy8Sj6LmlrznO3Kva6a+URS+sQPqJmiD1+euv/yFHTO0GDjpv8FOOPNcSDeW&#10;PzT30J61NmkrLezAdnVw1vz7V7s/K/gP4/T5+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UOuP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903" type="#_x0000_t75" style="position:absolute;margin-left:7.2pt;margin-top:0;width:4.8pt;height:18.6pt;z-index:2525562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9Tuc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904" type="#_x0000_t75" style="position:absolute;margin-left:7.2pt;margin-top:0;width:4.8pt;height:18.6pt;z-index:2525573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5Z0bf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905" type="#_x0000_t75" style="position:absolute;margin-left:7.2pt;margin-top:0;width:4.8pt;height:18.6pt;z-index:2525583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pvoCw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RskkGVR+QLpr&#10;vSdJWjy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AcZOcrOgA6RerrxER26+BnQIVJPlx3o&#10;4jgH0/14t0Oknm5yRIcZ4QzoEKmnyw90iHYOUYFIPV1xRJeNJ+cQFYjUZb6jlOzrA7IyuYL+W0LW&#10;d1CLXydk9M2+AemU9JoaeFNCJwWtyia4+witOiZv7ymPXYb335uh2FhnxCdI40rf+xHUFma5hFo2&#10;nHlU+E/6A18dB4gX206LxINouCXv+Y7c6YapbxSFb+yAugna4PW5yy9/YccMLQZO+m+wE848F9KN&#10;5fftHbRnnU26Sgs7sF0dnTT//tX+zwr+wzh+vvw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ab6As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906" type="#_x0000_t75" style="position:absolute;margin-left:7.2pt;margin-top:0;width:4.8pt;height:18.6pt;z-index:2525593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K8XHw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RskkHlR+QLpr&#10;vSdJmj+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FCvFx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907" type="#_x0000_t75" style="position:absolute;margin-left:7.2pt;margin-top:0;width:4.8pt;height:18.6pt;z-index:2525603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6xu1AI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X6xu1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908" type="#_x0000_t75" style="position:absolute;margin-left:7.2pt;margin-top:0;width:4.8pt;height:18.6pt;z-index:2525614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+ZiRw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909" type="#_x0000_t75" style="position:absolute;margin-left:7.2pt;margin-top:0;width:4.8pt;height:18.6pt;z-index:2525624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LZNpA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RklWDCo/IN21&#10;3pMkHT+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Bclky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Ytk2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910" type="#_x0000_t75" style="position:absolute;margin-left:7.2pt;margin-top:0;width:7.2pt;height:16.8pt;z-index:2525634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CAIzeICAAD9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CAIze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911" type="#_x0000_t75" style="position:absolute;margin-left:7.2pt;margin-top:0;width:7.2pt;height:16.8pt;z-index:2525644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QyRZ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zKD1c+d5Vd622KI56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4gQj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UMkWX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912" type="#_x0000_t75" style="position:absolute;margin-left:7.2pt;margin-top:0;width:7.2pt;height:16.8pt;z-index:2525655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5arU+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zaHi48r2r7lptURzn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4gQj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OWq1P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913" type="#_x0000_t75" style="position:absolute;margin-left:7.2pt;margin-top:0;width:7.2pt;height:16.8pt;z-index:2525665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J8vAeQ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sny8B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914" type="#_x0000_t75" style="position:absolute;margin-left:7.2pt;margin-top:0;width:7.2pt;height:16.8pt;z-index:2525675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vdY++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b3WPv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915" type="#_x0000_t75" style="position:absolute;margin-left:7.2pt;margin-top:0;width:7.2pt;height:16.8pt;z-index:2525685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kjpY0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916" type="#_x0000_t75" style="position:absolute;margin-left:7.2pt;margin-top:0;width:7.2pt;height:16.8pt;z-index:2525696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0fbUu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zeHC48r2r7lptUZzH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4gQj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K9H21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917" type="#_x0000_t75" style="position:absolute;margin-left:7.2pt;margin-top:0;width:7.2pt;height:16.8pt;z-index:2525706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iHkHO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w6zOD1c+d5Vd622qBdl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4gQj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DIh5B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918" type="#_x0000_t75" style="position:absolute;margin-left:7.2pt;margin-top:0;width:7.2pt;height:16.8pt;z-index:2525716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KiB8n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919" type="#_x0000_t75" style="position:absolute;margin-left:7.2pt;margin-top:0;width:7.2pt;height:16.8pt;z-index:2525726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MWJpb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920" type="#_x0000_t75" style="position:absolute;margin-left:7.2pt;margin-top:0;width:7.2pt;height:16.8pt;z-index:2525736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DZBl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921" type="#_x0000_t75" style="position:absolute;margin-left:7.2pt;margin-top:0;width:7.2pt;height:16.8pt;z-index:252574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LMWwAu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922" type="#_x0000_t75" style="position:absolute;margin-left:7.2pt;margin-top:0;width:4.8pt;height:18.6pt;z-index:252575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2Iz6gIEAAD/DA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C2Iz6g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923" type="#_x0000_t75" style="position:absolute;margin-left:7.2pt;margin-top:0;width:4.8pt;height:18.6pt;z-index:252576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XM9gOg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924" type="#_x0000_t75" style="position:absolute;margin-left:7.2pt;margin-top:0;width:4.8pt;height:18.6pt;z-index:2525777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wvNwwIEAAD/DA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RwvNww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925" type="#_x0000_t75" style="position:absolute;margin-left:7.2pt;margin-top:0;width:4.8pt;height:18.6pt;z-index:2525788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5O2QQEEAAD/DA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zk7ZB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926" type="#_x0000_t75" style="position:absolute;margin-left:7.2pt;margin-top:0;width:4.8pt;height:18.6pt;z-index:252579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5X5mug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927" type="#_x0000_t75" style="position:absolute;margin-left:7.2pt;margin-top:0;width:4.8pt;height:18.6pt;z-index:252580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tM1agIEAAD/DA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stM1ag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928" type="#_x0000_t75" style="position:absolute;margin-left:7.2pt;margin-top:0;width:4.8pt;height:18.6pt;z-index:2525818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j+Xh/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929" type="#_x0000_t75" style="position:absolute;margin-left:7.2pt;margin-top:0;width:4.8pt;height:18.6pt;z-index:2525829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hJQRwIEAAD/DA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qhJQRw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930" type="#_x0000_t75" style="position:absolute;margin-left:7.2pt;margin-top:0;width:4.8pt;height:18.6pt;z-index:2525839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db9vgIEAAD/DA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sdb9vg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931" type="#_x0000_t75" style="position:absolute;margin-left:7.2pt;margin-top:0;width:4.8pt;height:18.6pt;z-index:2525849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yXWmAEEAAD/DA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DJdaYAQQAAP8M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932" type="#_x0000_t75" style="position:absolute;margin-left:7.2pt;margin-top:0;width:4.8pt;height:18.6pt;z-index:2525859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wavYAIEAAD/DA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IwavYA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933" type="#_x0000_t75" style="position:absolute;margin-left:7.2pt;margin-top:0;width:4.8pt;height:18.6pt;z-index:2525870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dKv8sAIEAAD/DA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934" type="#_x0000_t75" style="position:absolute;margin-left:7.2pt;margin-top:0;width:7.2pt;height:16.8pt;z-index:2525880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4IhIuICAAD9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G4IhIu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935" type="#_x0000_t75" style="position:absolute;margin-left:7.2pt;margin-top:0;width:7.2pt;height:16.8pt;z-index:2525890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ECMVC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936" type="#_x0000_t75" style="position:absolute;margin-left:7.2pt;margin-top:0;width:7.2pt;height:16.8pt;z-index:2525900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rkvP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qH+48r2r7lptURzn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4gQj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Ba5Lz3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937" type="#_x0000_t75" style="position:absolute;margin-left:7.2pt;margin-top:0;width:7.2pt;height:16.8pt;z-index:2525911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DhEY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KDlc+d5Vd622KO6n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YhgV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g4RG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938" type="#_x0000_t75" style="position:absolute;margin-left:7.2pt;margin-top:0;width:7.2pt;height:16.8pt;z-index:2525921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mvrl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Mpr65X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939" type="#_x0000_t75" style="position:absolute;margin-left:7.2pt;margin-top:0;width:7.2pt;height:16.8pt;z-index:2525931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YFXqsO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940" type="#_x0000_t75" style="position:absolute;margin-left:7.2pt;margin-top:0;width:7.2pt;height:16.8pt;z-index:2525941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5yn1u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aHi48r2r7lptUZzH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4gQj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Cucp9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941" type="#_x0000_t75" style="position:absolute;margin-left:7.2pt;margin-top:0;width:7.2pt;height:16.8pt;z-index:2525952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O81uH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942" type="#_x0000_t75" style="position:absolute;margin-left:7.2pt;margin-top:0;width:7.2pt;height:16.8pt;z-index:2525962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GIDq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RiA6n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943" type="#_x0000_t75" style="position:absolute;margin-left:7.2pt;margin-top:0;width:7.2pt;height:16.8pt;z-index:2525972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3J51OI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23J51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944" type="#_x0000_t75" style="position:absolute;margin-left:7.2pt;margin-top:0;width:7.2pt;height:16.8pt;z-index:2525982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iLaP+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G4i2j/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945" type="#_x0000_t75" style="position:absolute;margin-left:7.2pt;margin-top:0;width:7.2pt;height:16.8pt;z-index:2525992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Onmjhu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946" type="#_x0000_t75" style="position:absolute;margin-left:7.2pt;margin-top:0;width:4.8pt;height:18.6pt;z-index:2526003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V56RP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947" type="#_x0000_t75" style="position:absolute;margin-left:7.2pt;margin-top:0;width:4.8pt;height:18.6pt;z-index:2526013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kr3nwM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JK95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948" type="#_x0000_t75" style="position:absolute;margin-left:7.2pt;margin-top:0;width:4.8pt;height:18.6pt;z-index:2526023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VyDVg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949" type="#_x0000_t75" style="position:absolute;margin-left:7.2pt;margin-top:0;width:4.8pt;height:18.6pt;z-index:2526033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ixswj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950" type="#_x0000_t75" style="position:absolute;margin-left:7.2pt;margin-top:0;width:4.8pt;height:18.6pt;z-index:2526044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QJh2g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mYDSo/IN21&#10;3pNkHD+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Bclky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5AmHa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951" type="#_x0000_t75" style="position:absolute;margin-left:7.2pt;margin-top:0;width:4.8pt;height:18.6pt;z-index:2526054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q8yCgM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6vMg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952" type="#_x0000_t75" style="position:absolute;margin-left:7.2pt;margin-top:0;width:4.8pt;height:18.6pt;z-index:2526064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4QuL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953" type="#_x0000_t75" style="position:absolute;margin-left:7.2pt;margin-top:0;width:4.8pt;height:18.6pt;z-index:2526074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anKyQ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HGpysk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954" type="#_x0000_t75" style="position:absolute;margin-left:7.2pt;margin-top:0;width:4.8pt;height:18.6pt;z-index:2526085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YR66a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955" type="#_x0000_t75" style="position:absolute;margin-left:7.2pt;margin-top:0;width:4.8pt;height:18.6pt;z-index:2526095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NPtkU8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956" type="#_x0000_t75" style="position:absolute;margin-left:7.2pt;margin-top:0;width:4.8pt;height:18.6pt;z-index:2526105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Ck8tg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MgpPL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957" type="#_x0000_t75" style="position:absolute;margin-left:7.2pt;margin-top:0;width:4.8pt;height:18.6pt;z-index:2526115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4RvZg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mUDCo/IN21&#10;3pMkHT+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Bclky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fhG9m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958" type="#_x0000_t75" style="position:absolute;margin-left:7.2pt;margin-top:0;width:7.2pt;height:16.8pt;z-index:2526126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xBGTeICAAD9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GxBGTe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959" type="#_x0000_t75" style="position:absolute;margin-left:7.2pt;margin-top:0;width:7.2pt;height:16.8pt;z-index:2526136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JEegv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960" type="#_x0000_t75" style="position:absolute;margin-left:7.2pt;margin-top:0;width:7.2pt;height:16.8pt;z-index:2526146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N5APe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TeQD3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961" type="#_x0000_t75" style="position:absolute;margin-left:7.2pt;margin-top:0;width:7.2pt;height:16.8pt;z-index:2526156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9fEb+Q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718Rv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962" type="#_x0000_t75" style="position:absolute;margin-left:7.2pt;margin-top:0;width:7.2pt;height:16.8pt;z-index:2526167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YRrm+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mEa5v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963" type="#_x0000_t75" style="position:absolute;margin-left:7.2pt;margin-top:0;width:7.2pt;height:16.8pt;z-index:2526177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7gbKw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964" type="#_x0000_t75" style="position:absolute;margin-left:7.2pt;margin-top:0;width:7.2pt;height:16.8pt;z-index:2526187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Ej/1u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BI/9b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965" type="#_x0000_t75" style="position:absolute;margin-left:7.2pt;margin-top:0;width:7.2pt;height:16.8pt;z-index:2526197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O0uwJj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966" type="#_x0000_t75" style="position:absolute;margin-left:7.2pt;margin-top:0;width:7.2pt;height:16.8pt;z-index:2526208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FZ5e03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967" type="#_x0000_t75" style="position:absolute;margin-left:7.2pt;margin-top:0;width:7.2pt;height:16.8pt;z-index:2526218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kVFt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968" type="#_x0000_t75" style="position:absolute;margin-left:7.2pt;margin-top:0;width:7.2pt;height:16.8pt;z-index:2526228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PxFtT/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969" type="#_x0000_t75" style="position:absolute;margin-left:7.2pt;margin-top:0;width:7.2pt;height:16.8pt;z-index:2526238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qB7Mhu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970" type="#_x0000_t75" style="position:absolute;margin-left:7.2pt;margin-top:0;width:4.8pt;height:18.6pt;z-index:2526248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4o90g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mUDio/IN21&#10;3pNknD2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Bclky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nij3S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971" type="#_x0000_t75" style="position:absolute;margin-left:7.2pt;margin-top:0;width:4.8pt;height:18.6pt;z-index:2526259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wJ24C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972" type="#_x0000_t75" style="position:absolute;margin-left:7.2pt;margin-top:0;width:4.8pt;height:18.6pt;z-index:2526269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+PD+w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mUDSo/IN21&#10;3pNknD6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Bclky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r48P7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973" type="#_x0000_t75" style="position:absolute;margin-left:7.2pt;margin-top:0;width:4.8pt;height:18.6pt;z-index:2526279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nKMlA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lcDCo/IN21&#10;3pNknDy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Bclky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ucoyU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974" type="#_x0000_t75" style="position:absolute;margin-left:7.2pt;margin-top:0;width:4.8pt;height:18.6pt;z-index:2526289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PsX8N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975" type="#_x0000_t75" style="position:absolute;margin-left:7.2pt;margin-top:0;width:4.8pt;height:18.6pt;z-index:2526300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Wiv5A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paK/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976" type="#_x0000_t75" style="position:absolute;margin-left:7.2pt;margin-top:0;width:4.8pt;height:18.6pt;z-index:2526310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HKsAh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977" type="#_x0000_t75" style="position:absolute;margin-left:7.2pt;margin-top:0;width:4.8pt;height:18.6pt;z-index:2526320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0cqJQ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tHKi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978" type="#_x0000_t75" style="position:absolute;margin-left:7.2pt;margin-top:0;width:4.8pt;height:18.6pt;z-index:2526330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2RT3Q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JtkU9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979" type="#_x0000_t75" style="position:absolute;margin-left:7.2pt;margin-top:0;width:4.8pt;height:18.6pt;z-index:2526341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pl3j7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980" type="#_x0000_t75" style="position:absolute;margin-left:7.2pt;margin-top:0;width:4.8pt;height:18.6pt;z-index:2526351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lPVAgM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DJT1Q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981" type="#_x0000_t75" style="position:absolute;margin-left:7.2pt;margin-top:0;width:4.8pt;height:18.6pt;z-index:2526361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GX+htI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0" o:title=""/>
                  <o:lock v:ext="edit" aspectratio="f"/>
                </v:shape>
              </w:pict>
            </w:r>
          </w:p>
        </w:tc>
      </w:tr>
      <w:tr w:rsidR="00304392" w:rsidRPr="003B4903" w:rsidTr="003B4903">
        <w:trPr>
          <w:cantSplit/>
          <w:trHeight w:val="20"/>
        </w:trPr>
        <w:tc>
          <w:tcPr>
            <w:tcW w:w="1872" w:type="dxa"/>
            <w:vAlign w:val="bottom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660</w:t>
            </w:r>
          </w:p>
        </w:tc>
        <w:tc>
          <w:tcPr>
            <w:tcW w:w="3085" w:type="dxa"/>
            <w:vAlign w:val="bottom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4388" w:type="dxa"/>
            <w:vAlign w:val="bottom"/>
          </w:tcPr>
          <w:p w:rsidR="00304392" w:rsidRPr="003B4903" w:rsidRDefault="00304392" w:rsidP="003B4903">
            <w:pPr>
              <w:spacing w:after="0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Служба контроля Ханты-Мансийского автономного округа – Югры</w:t>
            </w:r>
            <w:r>
              <w:rPr>
                <w:noProof/>
                <w:lang w:eastAsia="ru-RU"/>
              </w:rPr>
              <w:pict>
                <v:shape id="_x0000_s1982" type="#_x0000_t75" style="position:absolute;margin-left:7.2pt;margin-top:0;width:7.2pt;height:16.2pt;z-index:2526371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fRkou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Z9GSi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983" type="#_x0000_t75" style="position:absolute;margin-left:7.2pt;margin-top:0;width:7.2pt;height:16.2pt;z-index:2526382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a/jHt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984" type="#_x0000_t75" style="position:absolute;margin-left:7.2pt;margin-top:0;width:7.2pt;height:16.2pt;z-index:2526392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yfOVO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PJ85U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985" type="#_x0000_t75" style="position:absolute;margin-left:7.2pt;margin-top:0;width:7.2pt;height:16.2pt;z-index:2526402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eieU+ACAAD9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PnonlPgAgAA/Q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986" type="#_x0000_t75" style="position:absolute;margin-left:7.2pt;margin-top:0;width:7.2pt;height:16.8pt;z-index:2526412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fpvZuECAAD9BgAA&#10;HwAAAGNsaXBib2FyZC9kcmF3aW5ncy9kcmF3aW5nMS54bWzEVV1v2yAUfZ+0/4B4d22nxLW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V+m9m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987" type="#_x0000_t75" style="position:absolute;margin-left:7.2pt;margin-top:0;width:7.2pt;height:16.8pt;z-index:2526423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QuFV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988" type="#_x0000_t75" style="position:absolute;margin-left:7.2pt;margin-top:0;width:7.2pt;height:16.8pt;z-index:2526433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5G/YeICAAD+BgAA&#10;HwAAAGNsaXBib2FyZC9kcmF3aW5ncy9kcmF3aW5nMS54bWzEVV1v2yAUfZ+0/4B4d20nxLW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5G/Y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989" type="#_x0000_t75" style="position:absolute;margin-left:7.2pt;margin-top:0;width:7.2pt;height:16.8pt;z-index:2526443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pENQ9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990" type="#_x0000_t75" style="position:absolute;margin-left:7.2pt;margin-top:0;width:7.2pt;height:16.2pt;z-index:2526453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QwU6eICAAD+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QwU6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991" type="#_x0000_t75" style="position:absolute;margin-left:7.2pt;margin-top:0;width:7.2pt;height:16.2pt;z-index:2526464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PiMEeICAAD+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PiME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992" type="#_x0000_t75" style="position:absolute;margin-left:7.2pt;margin-top:0;width:7.2pt;height:16.2pt;z-index:2526474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/xnN+ICAAD+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/xnN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993" type="#_x0000_t75" style="position:absolute;margin-left:7.2pt;margin-top:0;width:7.2pt;height:16.2pt;z-index:2526484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L/273r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994" type="#_x0000_t75" style="position:absolute;margin-left:7.2pt;margin-top:0;width:7.2pt;height:16.8pt;z-index:2526494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oxbLeICAAD+BgAA&#10;HwAAAGNsaXBib2FyZC9kcmF3aW5ncy9kcmF3aW5nMS54bWzEVV1v2yAUfZ+0/4B4d22nxLG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oxbL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995" type="#_x0000_t75" style="position:absolute;margin-left:7.2pt;margin-top:0;width:7.2pt;height:16.8pt;z-index:2526504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wiYIG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996" type="#_x0000_t75" style="position:absolute;margin-left:7.2pt;margin-top:0;width:7.2pt;height:16.8pt;z-index:2526515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0DPYOICAAD+BgAA&#10;HwAAAGNsaXBib2FyZC9kcmF3aW5ncy9kcmF3aW5nMS54bWzEVV1v2yAUfZ+0/4B4d22nxLG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u0DPY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997" type="#_x0000_t75" style="position:absolute;margin-left:7.2pt;margin-top:0;width:7.2pt;height:16.8pt;z-index:2526525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ibwL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998" type="#_x0000_t75" style="position:absolute;margin-left:7.2pt;margin-top:0;width:7.2pt;height:16.2pt;z-index:2526535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R8Kkn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1999" type="#_x0000_t75" style="position:absolute;margin-left:7.2pt;margin-top:0;width:7.2pt;height:16.2pt;z-index:2526545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Ju3wF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000" type="#_x0000_t75" style="position:absolute;margin-left:7.2pt;margin-top:0;width:7.2pt;height:16.2pt;z-index:2526556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yFGM+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DyFGM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001" type="#_x0000_t75" style="position:absolute;margin-left:7.2pt;margin-top:0;width:7.2pt;height:16.2pt;z-index:2526566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6efih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002" type="#_x0000_t75" style="position:absolute;margin-left:7.2pt;margin-top:0;width:7.2pt;height:16.8pt;z-index:2526576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VNoQR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003" type="#_x0000_t75" style="position:absolute;margin-left:7.2pt;margin-top:0;width:7.2pt;height:16.8pt;z-index:2526586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b0gaG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004" type="#_x0000_t75" style="position:absolute;margin-left:7.2pt;margin-top:0;width:7.2pt;height:16.8pt;z-index:2526597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ugqVt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005" type="#_x0000_t75" style="position:absolute;margin-left:7.2pt;margin-top:0;width:7.2pt;height:16.8pt;z-index:2526607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nC/ci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006" type="#_x0000_t75" style="position:absolute;margin-left:7.2pt;margin-top:0;width:4.8pt;height:18.6pt;z-index:2526617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bxaI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8OkV/kR6W71&#10;ngxH6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FvFog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007" type="#_x0000_t75" style="position:absolute;margin-left:7.2pt;margin-top:0;width:4.8pt;height:18.6pt;z-index:2526627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hEJ8A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UhEJ8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008" type="#_x0000_t75" style="position:absolute;margin-left:7.2pt;margin-top:0;width:4.8pt;height:18.6pt;z-index:2526638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dWkCQ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8O0V/kR6W71&#10;ngxHy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J1aQJ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009" type="#_x0000_t75" style="position:absolute;margin-left:7.2pt;margin-top:0;width:4.8pt;height:18.6pt;z-index:2526648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Cp1YQ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2nUq/yIdLd6&#10;T4aj4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4KnVh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010" type="#_x0000_t75" style="position:absolute;margin-left:7.2pt;margin-top:0;width:4.8pt;height:18.6pt;z-index:2526658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+7Ym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2ncq/yIdLd6&#10;T4aj+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j7tiY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011" type="#_x0000_t75" style="position:absolute;margin-left:7.2pt;margin-top:0;width:4.8pt;height:18.6pt;z-index:2526668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EOLS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+mwV/kR6W71&#10;ngxH0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0Q4tI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012" type="#_x0000_t75" style="position:absolute;margin-left:7.2pt;margin-top:0;width:4.8pt;height:18.6pt;z-index:2526679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VGDys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013" type="#_x0000_t75" style="position:absolute;margin-left:7.2pt;margin-top:0;width:4.8pt;height:18.6pt;z-index:2526689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YvaiA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nYvai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014" type="#_x0000_t75" style="position:absolute;margin-left:7.2pt;margin-top:0;width:4.8pt;height:18.6pt;z-index:2526699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k93cQ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GT3d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015" type="#_x0000_t75" style="position:absolute;margin-left:7.2pt;margin-top:0;width:4.8pt;height:18.6pt;z-index:2526709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LxcVw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Rmg8oPSHet&#10;92ScZ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0vFx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016" type="#_x0000_t75" style="position:absolute;margin-left:7.2pt;margin-top:0;width:4.8pt;height:18.6pt;z-index:2526720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lGMrA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YlGMr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017" type="#_x0000_t75" style="position:absolute;margin-left:7.2pt;margin-top:0;width:4.8pt;height:18.6pt;z-index:2526730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fzff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2neq/yIdLd6&#10;T4bJ6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1/N98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018" type="#_x0000_t75" style="position:absolute;margin-left:7.2pt;margin-top:0;width:7.2pt;height:16.2pt;z-index:2526740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ApEXO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ECkRc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019" type="#_x0000_t75" style="position:absolute;margin-left:7.2pt;margin-top:0;width:7.2pt;height:16.2pt;z-index:2526750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9jESf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020" type="#_x0000_t75" style="position:absolute;margin-left:7.2pt;margin-top:0;width:7.2pt;height:16.2pt;z-index:2526760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rrunu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auu6e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021" type="#_x0000_t75" style="position:absolute;margin-left:7.2pt;margin-top:0;width:7.2pt;height:16.2pt;z-index:2526771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Hxq7+ECAAD9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gfGrv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022" type="#_x0000_t75" style="position:absolute;margin-left:7.2pt;margin-top:0;width:7.2pt;height:16.8pt;z-index:2526781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G6b2uECAAD9BgAA&#10;HwAAAGNsaXBib2FyZC9kcmF3aW5ncy9kcmF3aW5nMS54bWzEVV1v2yAUfZ+0/4B4d22nxLG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Mbpva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023" type="#_x0000_t75" style="position:absolute;margin-left:7.2pt;margin-top:0;width:7.2pt;height:16.8pt;z-index:2526791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NzZrq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024" type="#_x0000_t75" style="position:absolute;margin-left:7.2pt;margin-top:0;width:7.2pt;height:16.8pt;z-index:2526801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kOUl+ICAAD+BgAA&#10;HwAAAGNsaXBib2FyZC9kcmF3aW5ncy9kcmF3aW5nMS54bWzEVV1v2yAUfZ+0/4B4d22nxLW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2kOUl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025" type="#_x0000_t75" style="position:absolute;margin-left:7.2pt;margin-top:0;width:7.2pt;height:16.8pt;z-index:2526812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Jh6Ir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026" type="#_x0000_t75" style="position:absolute;margin-left:7.2pt;margin-top:0;width:7.2pt;height:16.2pt;z-index:2526822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Zti/+ICAAD+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DZti/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027" type="#_x0000_t75" style="position:absolute;margin-left:7.2pt;margin-top:0;width:7.2pt;height:16.2pt;z-index:2526832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G/6B+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FG/6B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028" type="#_x0000_t75" style="position:absolute;margin-left:7.2pt;margin-top:0;width:7.2pt;height:16.2pt;z-index:2526842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CdrESH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029" type="#_x0000_t75" style="position:absolute;margin-left:7.2pt;margin-top:0;width:7.2pt;height:16.2pt;z-index:2526853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ul2Y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030" type="#_x0000_t75" style="position:absolute;margin-left:7.2pt;margin-top:0;width:7.2pt;height:16.8pt;z-index:2526863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5PCNeICAAD+BgAA&#10;HwAAAGNsaXBib2FyZC9kcmF3aW5ncy9kcmF3aW5nMS54bWzEVV1v2yAUfZ+0/4B4d22nxLG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M5PCN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031" type="#_x0000_t75" style="position:absolute;margin-left:7.2pt;margin-top:0;width:7.2pt;height:16.8pt;z-index:2526873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ZrcMQ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032" type="#_x0000_t75" style="position:absolute;margin-left:7.2pt;margin-top:0;width:7.2pt;height:16.8pt;z-index:2526883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mSOduICAAD+BgAA&#10;HwAAAGNsaXBib2FyZC9kcmF3aW5ncy9kcmF3aW5nMS54bWzEVV1v2yAUfZ+0/4B4d22n1LG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0mSOd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033" type="#_x0000_t75" style="position:absolute;margin-left:7.2pt;margin-top:0;width:7.2pt;height:16.8pt;z-index:2526894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BbNkdz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034" type="#_x0000_t75" style="position:absolute;margin-left:7.2pt;margin-top:0;width:7.2pt;height:16.2pt;z-index:2526904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hG8jV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035" type="#_x0000_t75" style="position:absolute;margin-left:7.2pt;margin-top:0;width:7.2pt;height:16.2pt;z-index:2526914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SwKE+E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pLAoT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036" type="#_x0000_t75" style="position:absolute;margin-left:7.2pt;margin-top:0;width:7.2pt;height:16.2pt;z-index:2526924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7YwJe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7YwJ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037" type="#_x0000_t75" style="position:absolute;margin-left:7.2pt;margin-top:0;width:7.2pt;height:16.2pt;z-index:2526935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XCUk+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SXCUk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038" type="#_x0000_t75" style="position:absolute;margin-left:7.2pt;margin-top:0;width:7.2pt;height:16.8pt;z-index:2526945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aHyB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039" type="#_x0000_t75" style="position:absolute;margin-left:7.2pt;margin-top:0;width:7.2pt;height:16.8pt;z-index:2526955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Ks2fn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040" type="#_x0000_t75" style="position:absolute;margin-left:7.2pt;margin-top:0;width:7.2pt;height:16.8pt;z-index:2526965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fnTx1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041" type="#_x0000_t75" style="position:absolute;margin-left:7.2pt;margin-top:0;width:7.2pt;height:16.8pt;z-index:2526976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LxkXM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042" type="#_x0000_t75" style="position:absolute;margin-left:7.2pt;margin-top:0;width:4.8pt;height:18.6pt;z-index:2526986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WaEkA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1mhJA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043" type="#_x0000_t75" style="position:absolute;margin-left:7.2pt;margin-top:0;width:4.8pt;height:18.6pt;z-index:2526996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svXQA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qsvXQ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044" type="#_x0000_t75" style="position:absolute;margin-left:7.2pt;margin-top:0;width:4.8pt;height:18.6pt;z-index:2527006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Q96uQ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TFg8oPSHet&#10;92Q8SZ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RhCy/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xD3q5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045" type="#_x0000_t75" style="position:absolute;margin-left:7.2pt;margin-top:0;width:4.8pt;height:18.6pt;z-index:2527016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62Hhw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uth4c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046" type="#_x0000_t75" style="position:absolute;margin-left:7.2pt;margin-top:0;width:4.8pt;height:18.6pt;z-index:252702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UBXf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tQFd8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047" type="#_x0000_t75" style="position:absolute;margin-left:7.2pt;margin-top:0;width:4.8pt;height:18.6pt;z-index:252703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u0Er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LrtBKw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048" type="#_x0000_t75" style="position:absolute;margin-left:7.2pt;margin-top:0;width:4.8pt;height:18.6pt;z-index:252704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KwwUwg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049" type="#_x0000_t75" style="position:absolute;margin-left:7.2pt;margin-top:0;width:4.8pt;height:18.6pt;z-index:2527057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uc8+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LnPPo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050" type="#_x0000_t75" style="position:absolute;margin-left:7.2pt;margin-top:0;width:4.8pt;height:18.6pt;z-index:2527068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SORAw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PkjkQM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051" type="#_x0000_t75" style="position:absolute;margin-left:7.2pt;margin-top:0;width:4.8pt;height:18.6pt;z-index:252707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9C6JQ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L0Lol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052" type="#_x0000_t75" style="position:absolute;margin-left:7.2pt;margin-top:0;width:4.8pt;height:18.6pt;z-index:252708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/PD3Q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Gvzw90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053" type="#_x0000_t75" style="position:absolute;margin-left:7.2pt;margin-top:0;width:4.8pt;height:18.6pt;z-index:2527098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F6QDQ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8XpAN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054" type="#_x0000_t75" style="position:absolute;margin-left:7.2pt;margin-top:0;width:7.2pt;height:16.2pt;z-index:2527109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ruPu+ECAAD9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Ou4+7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055" type="#_x0000_t75" style="position:absolute;margin-left:7.2pt;margin-top:0;width:7.2pt;height:16.2pt;z-index:2527119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lJadn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056" type="#_x0000_t75" style="position:absolute;margin-left:7.2pt;margin-top:0;width:7.2pt;height:16.2pt;z-index:2527129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JCWYOECAAD9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ckJZg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057" type="#_x0000_t75" style="position:absolute;margin-left:7.2pt;margin-top:0;width:7.2pt;height:16.2pt;z-index:2527139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lYSEeECAAD9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mVhIR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058" type="#_x0000_t75" style="position:absolute;margin-left:7.2pt;margin-top:0;width:7.2pt;height:16.8pt;z-index:2527150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kTjJOECAAD9BgAA&#10;HwAAAGNsaXBib2FyZC9kcmF3aW5ncy9kcmF3aW5nMS54bWzEVV1v2yAUfZ+0/4B4d20nxLW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KROMk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059" type="#_x0000_t75" style="position:absolute;margin-left:7.2pt;margin-top:0;width:7.2pt;height:16.8pt;z-index:2527160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sg9kq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060" type="#_x0000_t75" style="position:absolute;margin-left:7.2pt;margin-top:0;width:7.2pt;height:16.8pt;z-index:2527170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JVeneICAAD+BgAA&#10;HwAAAGNsaXBib2FyZC9kcmF3aW5ncy9kcmF3aW5nMS54bWzEVV1v2yAUfZ+0/4B4d20nxLW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JVen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061" type="#_x0000_t75" style="position:absolute;margin-left:7.2pt;margin-top:0;width:7.2pt;height:16.8pt;z-index:2527180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UlP6K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062" type="#_x0000_t75" style="position:absolute;margin-left:7.2pt;margin-top:0;width:7.2pt;height:16.2pt;z-index:2527191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k86/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063" type="#_x0000_t75" style="position:absolute;margin-left:7.2pt;margin-top:0;width:7.2pt;height:16.2pt;z-index:2527201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BZ0guP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064" type="#_x0000_t75" style="position:absolute;margin-left:7.2pt;margin-top:0;width:7.2pt;height:16.2pt;z-index:2527211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XBpx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065" type="#_x0000_t75" style="position:absolute;margin-left:7.2pt;margin-top:0;width:7.2pt;height:16.2pt;z-index:2527221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M+mIh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066" type="#_x0000_t75" style="position:absolute;margin-left:7.2pt;margin-top:0;width:7.2pt;height:16.8pt;z-index:2527232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pM80eICAAD+BgAA&#10;HwAAAGNsaXBib2FyZC9kcmF3aW5ncy9kcmF3aW5nMS54bWzEVV1v2yAUfZ+0/4B4d22nxLG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pM80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067" type="#_x0000_t75" style="position:absolute;margin-left:7.2pt;margin-top:0;width:7.2pt;height:16.8pt;z-index:2527242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krT30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068" type="#_x0000_t75" style="position:absolute;margin-left:7.2pt;margin-top:0;width:7.2pt;height:16.8pt;z-index:2527252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2RwkuICAAD+BgAA&#10;HwAAAGNsaXBib2FyZC9kcmF3aW5ncy9kcmF3aW5nMS54bWzEVV1v2yAUfZ+0/4B4d20n1LW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2Rwk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069" type="#_x0000_t75" style="position:absolute;margin-left:7.2pt;margin-top:0;width:7.2pt;height:16.8pt;z-index:2527262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6RYA2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070" type="#_x0000_t75" style="position:absolute;margin-left:7.2pt;margin-top:0;width:7.2pt;height:16.2pt;z-index:2527272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Nk9k/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071" type="#_x0000_t75" style="position:absolute;margin-left:7.2pt;margin-top:0;width:7.2pt;height:16.2pt;z-index:2527283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Z/D9+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Z/D9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072" type="#_x0000_t75" style="position:absolute;margin-left:7.2pt;margin-top:0;width:7.2pt;height:16.2pt;z-index:2527293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wX5we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GwX5w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073" type="#_x0000_t75" style="position:absolute;margin-left:7.2pt;margin-top:0;width:7.2pt;height:16.2pt;z-index:2527303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Ax9k+M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KQMfZP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074" type="#_x0000_t75" style="position:absolute;margin-left:7.2pt;margin-top:0;width:7.2pt;height:16.8pt;z-index:2527313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2N0bB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075" type="#_x0000_t75" style="position:absolute;margin-left:7.2pt;margin-top:0;width:7.2pt;height:16.8pt;z-index:2527324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81he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076" type="#_x0000_t75" style="position:absolute;margin-left:7.2pt;margin-top:0;width:7.2pt;height:16.8pt;z-index:2527334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incKR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077" type="#_x0000_t75" style="position:absolute;margin-left:7.2pt;margin-top:0;width:7.2pt;height:16.8pt;z-index:2527344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078" type="#_x0000_t75" style="position:absolute;margin-left:7.2pt;margin-top:0;width:4.8pt;height:18.6pt;z-index:2527354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7cWu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/txa4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079" type="#_x0000_t75" style="position:absolute;margin-left:7.2pt;margin-top:0;width:4.8pt;height:18.6pt;z-index:2527365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BpFaA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oGkVo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080" type="#_x0000_t75" style="position:absolute;margin-left:7.2pt;margin-top:0;width:4.8pt;height:18.6pt;z-index:2527375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veVkw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+95WT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081" type="#_x0000_t75" style="position:absolute;margin-left:7.2pt;margin-top:0;width:4.8pt;height:18.6pt;z-index:2527385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IEO/Q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AgQ79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082" type="#_x0000_t75" style="position:absolute;margin-left:7.2pt;margin-top:0;width:4.8pt;height:18.6pt;z-index:2527395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KJ3BQ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x8OkV/kR6W71&#10;ngxH8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goncF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083" type="#_x0000_t75" style="position:absolute;margin-left:7.2pt;margin-top:0;width:4.8pt;height:18.6pt;z-index:2527406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w8k1Q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tw8k1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084" type="#_x0000_t75" style="position:absolute;margin-left:7.2pt;margin-top:0;width:4.8pt;height:18.6pt;z-index:2527416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085" type="#_x0000_t75" style="position:absolute;margin-left:7.2pt;margin-top:0;width:4.8pt;height:18.6pt;z-index:2527426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SChFA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GUgoRQ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086" type="#_x0000_t75" style="position:absolute;margin-left:7.2pt;margin-top:0;width:4.8pt;height:18.6pt;z-index:2527436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81x7w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M81x7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087" type="#_x0000_t75" style="position:absolute;margin-left:7.2pt;margin-top:0;width:4.8pt;height:18.6pt;z-index:2527447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T5ayQ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TwuBpUfkO5a&#10;78k4yZ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BPlrJ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088" type="#_x0000_t75" style="position:absolute;margin-left:7.2pt;margin-top:0;width:4.8pt;height:18.6pt;z-index:2527457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kykdb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089" type="#_x0000_t75" style="position:absolute;margin-left:7.2pt;margin-top:0;width:4.8pt;height:18.6pt;z-index:2527467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IROvQQ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EhE69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090" type="#_x0000_t75" style="position:absolute;margin-left:7.2pt;margin-top:0;width:7.2pt;height:16.2pt;z-index:2527477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q5Af+ECAAD9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KrkB/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091" type="#_x0000_t75" style="position:absolute;margin-left:7.2pt;margin-top:0;width:7.2pt;height:16.2pt;z-index:2527488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X2FR7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092" type="#_x0000_t75" style="position:absolute;margin-left:7.2pt;margin-top:0;width:7.2pt;height:16.2pt;z-index:2527498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C/qp+ECAAD9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QL+qn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093" type="#_x0000_t75" style="position:absolute;margin-left:7.2pt;margin-top:0;width:7.2pt;height:16.2pt;z-index:2527508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rtu+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094" type="#_x0000_t75" style="position:absolute;margin-left:7.2pt;margin-top:0;width:7.2pt;height:16.8pt;z-index:2527518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qmfzeECAAD9BgAA&#10;HwAAAGNsaXBib2FyZC9kcmF3aW5ncy9kcmF3aW5nMS54bWzEVV1v2yAUfZ+0/4B4d22nxLW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KqZ/N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095" type="#_x0000_t75" style="position:absolute;margin-left:7.2pt;margin-top:0;width:7.2pt;height:16.8pt;z-index:2527528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PD5pP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096" type="#_x0000_t75" style="position:absolute;margin-left:7.2pt;margin-top:0;width:7.2pt;height:16.8pt;z-index:2527539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ZWgeeICAAD+BgAA&#10;HwAAAGNsaXBib2FyZC9kcmF3aW5ncy9kcmF3aW5nMS54bWzEVV1v2yAUfZ+0/4B4d22n1LG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yZWge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097" type="#_x0000_t75" style="position:absolute;margin-left:7.2pt;margin-top:0;width:7.2pt;height:16.8pt;z-index:2527549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L1MEz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098" type="#_x0000_t75" style="position:absolute;margin-left:7.2pt;margin-top:0;width:7.2pt;height:16.2pt;z-index:2527559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CtPxBv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099" type="#_x0000_t75" style="position:absolute;margin-left:7.2pt;margin-top:0;width:7.2pt;height:16.2pt;z-index:2527569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vyTC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100" type="#_x0000_t75" style="position:absolute;margin-left:7.2pt;margin-top:0;width:7.2pt;height:16.2pt;z-index:2527580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fh4L+ICAAD+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Cfh4L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101" type="#_x0000_t75" style="position:absolute;margin-left:7.2pt;margin-top:0;width:7.2pt;height:16.2pt;z-index:2527590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aD3Qh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102" type="#_x0000_t75" style="position:absolute;margin-left:7.2pt;margin-top:0;width:7.2pt;height:16.8pt;z-index:2527600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FUdk0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103" type="#_x0000_t75" style="position:absolute;margin-left:7.2pt;margin-top:0;width:7.2pt;height:16.8pt;z-index:2527610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5rZFEO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104" type="#_x0000_t75" style="position:absolute;margin-left:7.2pt;margin-top:0;width:7.2pt;height:16.8pt;z-index:2527621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X8IduICAAD+BgAA&#10;HwAAAGNsaXBib2FyZC9kcmF3aW5ncy9kcmF3aW5nMS54bWzEVV1v2yAUfZ+0/4B4d22n1LG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X8Id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105" type="#_x0000_t75" style="position:absolute;margin-left:7.2pt;margin-top:0;width:7.2pt;height:16.8pt;z-index:2527631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cscz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106" type="#_x0000_t75" style="position:absolute;margin-left:7.2pt;margin-top:0;width:7.2pt;height:16.2pt;z-index:2527641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aHUXH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107" type="#_x0000_t75" style="position:absolute;margin-left:7.2pt;margin-top:0;width:7.2pt;height:16.2pt;z-index:2527651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hFfD+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hFfD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108" type="#_x0000_t75" style="position:absolute;margin-left:7.2pt;margin-top:0;width:7.2pt;height:16.2pt;z-index:2527662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ItlOe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ItlO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109" type="#_x0000_t75" style="position:absolute;margin-left:7.2pt;margin-top:0;width:7.2pt;height:16.2pt;z-index:2527672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iCg5l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110" type="#_x0000_t75" style="position:absolute;margin-left:7.2pt;margin-top:0;width:7.2pt;height:16.8pt;z-index:2527682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Htto8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111" type="#_x0000_t75" style="position:absolute;margin-left:7.2pt;margin-top:0;width:7.2pt;height:16.8pt;z-index:2527692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nwyo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112" type="#_x0000_t75" style="position:absolute;margin-left:7.2pt;margin-top:0;width:7.2pt;height:16.8pt;z-index:2527703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KBpa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113" type="#_x0000_t75" style="position:absolute;margin-left:7.2pt;margin-top:0;width:7.2pt;height:16.8pt;z-index:2527713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114" type="#_x0000_t75" style="position:absolute;margin-left:7.2pt;margin-top:0;width:4.8pt;height:18.6pt;z-index:2527723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23IC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x0ncq/yIdLd6&#10;T4aj9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HbcgI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115" type="#_x0000_t75" style="position:absolute;margin-left:7.2pt;margin-top:0;width:4.8pt;height:18.6pt;z-index:2527733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MCb2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QwJvY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116" type="#_x0000_t75" style="position:absolute;margin-left:7.2pt;margin-top:0;width:4.8pt;height:18.6pt;z-index:2527744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w4+Ig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117" type="#_x0000_t75" style="position:absolute;margin-left:7.2pt;margin-top:0;width:4.8pt;height:18.6pt;z-index:2527754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M/ZFQ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x2neq/yIdLd6&#10;T4aj4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Iz9kV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118" type="#_x0000_t75" style="position:absolute;margin-left:7.2pt;margin-top:0;width:4.8pt;height:18.6pt;z-index:2527764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HiptQ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Bh4qbU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119" type="#_x0000_t75" style="position:absolute;margin-left:7.2pt;margin-top:0;width:4.8pt;height:18.6pt;z-index:2527774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9X6ZQ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xFg8oPSHet&#10;92Q8iZ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P1fpl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120" type="#_x0000_t75" style="position:absolute;margin-left:7.2pt;margin-top:0;width:4.8pt;height:18.6pt;z-index:2527784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VBFXnA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121" type="#_x0000_t75" style="position:absolute;margin-left:7.2pt;margin-top:0;width:4.8pt;height:18.6pt;z-index:2527795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fp/pA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yNB5UfkO5a&#10;78k4KZ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d+n+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122" type="#_x0000_t75" style="position:absolute;margin-left:7.2pt;margin-top:0;width:4.8pt;height:18.6pt;z-index:2527805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dkGX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x+OkV/kR6W71&#10;ngyT7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92QZc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123" type="#_x0000_t75" style="position:absolute;margin-left:7.2pt;margin-top:0;width:4.8pt;height:18.6pt;z-index:2527815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yoteg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YyYncoPSHet&#10;92ScZ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PKi16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124" type="#_x0000_t75" style="position:absolute;margin-left:7.2pt;margin-top:0;width:4.8pt;height:18.6pt;z-index:2527825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O6Agw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ylg8oPSHet&#10;92Scp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U7oCD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125" type="#_x0000_t75" style="position:absolute;margin-left:7.2pt;margin-top:0;width:4.8pt;height:18.6pt;z-index:2527836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0PTUw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xlg8oPSHet&#10;92ScTJ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DQ9NT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126" type="#_x0000_t75" style="position:absolute;margin-left:7.2pt;margin-top:0;width:7.2pt;height:16.2pt;z-index:2527846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Onebe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M6d5t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127" type="#_x0000_t75" style="position:absolute;margin-left:7.2pt;margin-top:0;width:7.2pt;height:16.2pt;z-index:2527856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7GLD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128" type="#_x0000_t75" style="position:absolute;margin-left:7.2pt;margin-top:0;width:7.2pt;height:16.2pt;z-index:2527866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mh0te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WaHS1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129" type="#_x0000_t75" style="position:absolute;margin-left:7.2pt;margin-top:0;width:7.2pt;height:16.2pt;z-index:2527877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Oif8N7gAgAA/Q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130" type="#_x0000_t75" style="position:absolute;margin-left:7.2pt;margin-top:0;width:7.2pt;height:16.8pt;z-index:2527887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EjQHr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131" type="#_x0000_t75" style="position:absolute;margin-left:7.2pt;margin-top:0;width:7.2pt;height:16.8pt;z-index:2527897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xEW4P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132" type="#_x0000_t75" style="position:absolute;margin-left:7.2pt;margin-top:0;width:7.2pt;height:16.8pt;z-index:2527907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t+CC+ICAAD+BgAA&#10;HwAAAGNsaXBib2FyZC9kcmF3aW5ncy9kcmF3aW5nMS54bWzEVV1v2yAUfZ+0/4B4d22n1LG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wt+CC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133" type="#_x0000_t75" style="position:absolute;margin-left:7.2pt;margin-top:0;width:7.2pt;height:16.8pt;z-index:2527918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3WBln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134" type="#_x0000_t75" style="position:absolute;margin-left:7.2pt;margin-top:0;width:7.2pt;height:16.2pt;z-index:2527928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crGje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ecrGj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135" type="#_x0000_t75" style="position:absolute;margin-left:7.2pt;margin-top:0;width:7.2pt;height:16.2pt;z-index:2527938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4BYZ7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136" type="#_x0000_t75" style="position:absolute;margin-left:7.2pt;margin-top:0;width:7.2pt;height:16.2pt;z-index:2527948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wFtXe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cxYcrP7jqbtQWxefZ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mX9LrZ/imzkX/+K7N98pZamjfcMo0EbwqcdjX6WXaCHMvK25Zy0dknnXDsHTsBs36Y&#10;cjCdUF13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LAW1d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137" type="#_x0000_t75" style="position:absolute;margin-left:7.2pt;margin-top:0;width:7.2pt;height:16.2pt;z-index:2527959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sTF9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138" type="#_x0000_t75" style="position:absolute;margin-left:7.2pt;margin-top:0;width:7.2pt;height:16.8pt;z-index:2527969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175xo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139" type="#_x0000_t75" style="position:absolute;margin-left:7.2pt;margin-top:0;width:7.2pt;height:16.8pt;z-index:2527979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1x79s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140" type="#_x0000_t75" style="position:absolute;margin-left:7.2pt;margin-top:0;width:7.2pt;height:16.8pt;z-index:2527989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Pg7yC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141" type="#_x0000_t75" style="position:absolute;margin-left:7.2pt;margin-top:0;width:7.2pt;height:16.8pt;z-index:2528000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o2jNR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142" type="#_x0000_t75" style="position:absolute;margin-left:7.2pt;margin-top:0;width:7.2pt;height:16.2pt;z-index:2528010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UvpRN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143" type="#_x0000_t75" style="position:absolute;margin-left:7.2pt;margin-top:0;width:7.2pt;height:16.2pt;z-index:2528020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X2uYe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3X2uY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144" type="#_x0000_t75" style="position:absolute;margin-left:7.2pt;margin-top:0;width:7.2pt;height:16.2pt;z-index:2528030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+eUV+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b55RX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145" type="#_x0000_t75" style="position:absolute;margin-left:7.2pt;margin-top:0;width:7.2pt;height:16.2pt;z-index:2528040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II6Lr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146" type="#_x0000_t75" style="position:absolute;margin-left:7.2pt;margin-top:0;width:7.2pt;height:16.8pt;z-index:2528051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PLEf+ICAAD+BgAA&#10;HwAAAGNsaXBib2FyZC9kcmF3aW5ncy9kcmF3aW5nMS54bWzEVWtv2yAU/T5p/wHx3fUj1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dPLEf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147" type="#_x0000_t75" style="position:absolute;margin-left:7.2pt;margin-top:0;width:7.2pt;height:16.8pt;z-index:2528061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Y9lmD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148" type="#_x0000_t75" style="position:absolute;margin-left:7.2pt;margin-top:0;width:7.2pt;height:16.8pt;z-index:2528071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1onF5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149" type="#_x0000_t75" style="position:absolute;margin-left:7.2pt;margin-top:0;width:7.2pt;height:16.8pt;z-index:2528081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KlXO0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150" type="#_x0000_t75" style="position:absolute;margin-left:7.2pt;margin-top:0;width:4.8pt;height:18.6pt;z-index:2528092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mMayA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xmMay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151" type="#_x0000_t75" style="position:absolute;margin-left:7.2pt;margin-top:0;width:4.8pt;height:18.6pt;z-index:2528102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JHOSRg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152" type="#_x0000_t75" style="position:absolute;margin-left:7.2pt;margin-top:0;width:4.8pt;height:18.6pt;z-index:2528112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QOQED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153" type="#_x0000_t75" style="position:absolute;margin-left:7.2pt;margin-top:0;width:4.8pt;height:18.6pt;z-index:2528122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kb5Mw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Skb5M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154" type="#_x0000_t75" style="position:absolute;margin-left:7.2pt;margin-top:0;width:4.8pt;height:18.6pt;z-index:2528133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YJUyg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ang8oPSHet&#10;92Q8iZ/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RglTK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155" type="#_x0000_t75" style="position:absolute;margin-left:7.2pt;margin-top:0;width:4.8pt;height:18.6pt;z-index:2528143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i8HGg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Zng8oPSHet&#10;92Q8iZ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GLwca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156" type="#_x0000_t75" style="position:absolute;margin-left:7.2pt;margin-top:0;width:4.8pt;height:18.6pt;z-index:2528153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UMLX4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157" type="#_x0000_t75" style="position:absolute;margin-left:7.2pt;margin-top:0;width:4.8pt;height:18.6pt;z-index:2528163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Sn/2Q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YXg8oPSHet&#10;92ScF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ZKf/Z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158" type="#_x0000_t75" style="position:absolute;margin-left:7.2pt;margin-top:0;width:4.8pt;height:18.6pt;z-index:2528174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Z6PeQM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Imej3k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159" type="#_x0000_t75" style="position:absolute;margin-left:7.2pt;margin-top:0;width:4.8pt;height:18.6pt;z-index:2528184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O22kXw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ZEg8oPSHet&#10;92ScZ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7baRf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160" type="#_x0000_t75" style="position:absolute;margin-left:7.2pt;margin-top:0;width:4.8pt;height:18.6pt;z-index:2528194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KkJpg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bEg8oPSHet&#10;92Scp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AyhZf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gqQmm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161" type="#_x0000_t75" style="position:absolute;margin-left:7.2pt;margin-top:0;width:4.8pt;height:18.6pt;z-index:2528204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wRadg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dwRad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162" type="#_x0000_t75" style="position:absolute;margin-left:7.2pt;margin-top:0;width:7.2pt;height:16.2pt;z-index:2528215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163" type="#_x0000_t75" style="position:absolute;margin-left:7.2pt;margin-top:0;width:7.2pt;height:16.2pt;z-index:2528225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Noyee5AIAAP0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164" type="#_x0000_t75" style="position:absolute;margin-left:7.2pt;margin-top:0;width:7.2pt;height:16.2pt;z-index:2528235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HrYJ+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Yetgn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165" type="#_x0000_t75" style="position:absolute;margin-left:7.2pt;margin-top:0;width:7.2pt;height:16.2pt;z-index:2528245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utYgg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166" type="#_x0000_t75" style="position:absolute;margin-left:7.2pt;margin-top:0;width:7.2pt;height:16.8pt;z-index:2528256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Cp3kV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167" type="#_x0000_t75" style="position:absolute;margin-left:7.2pt;margin-top:0;width:7.2pt;height:16.8pt;z-index:2528266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+xudO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168" type="#_x0000_t75" style="position:absolute;margin-left:7.2pt;margin-top:0;width:7.2pt;height:16.8pt;z-index:2528276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YGnD+ICAAD+BgAA&#10;HwAAAGNsaXBib2FyZC9kcmF3aW5ncy9kcmF3aW5nMS54bWzEVWtv2yAU/T5p/wHx3fUj1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/YGnD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169" type="#_x0000_t75" style="position:absolute;margin-left:7.2pt;margin-top:0;width:7.2pt;height:16.8pt;z-index:2528286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TAMxT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170" type="#_x0000_t75" style="position:absolute;margin-left:7.2pt;margin-top:0;width:7.2pt;height:16.2pt;z-index:2528296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XHAyH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171" type="#_x0000_t75" style="position:absolute;margin-left:7.2pt;margin-top:0;width:7.2pt;height:16.2pt;z-index:2528307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uiUf+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DuiUf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172" type="#_x0000_t75" style="position:absolute;margin-left:7.2pt;margin-top:0;width:7.2pt;height:16.2pt;z-index:2528317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Pex/We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Pex/W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173" type="#_x0000_t75" style="position:absolute;margin-left:7.2pt;margin-top:0;width:7.2pt;height:16.2pt;z-index:2528327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AXm9xT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174" type="#_x0000_t75" style="position:absolute;margin-left:7.2pt;margin-top:0;width:7.2pt;height:16.8pt;z-index:2528337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eJxDQ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175" type="#_x0000_t75" style="position:absolute;margin-left:7.2pt;margin-top:0;width:7.2pt;height:16.8pt;z-index:2528348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KmZpo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176" type="#_x0000_t75" style="position:absolute;margin-left:7.2pt;margin-top:0;width:7.2pt;height:16.8pt;z-index:2528358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VDXDuICAAD+BgAA&#10;HwAAAGNsaXBib2FyZC9kcmF3aW5ncy9kcmF3aW5nMS54bWzEVWtv2yAU/T5p/wHx3fUj1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AVDXD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177" type="#_x0000_t75" style="position:absolute;margin-left:7.2pt;margin-top:0;width:7.2pt;height:16.8pt;z-index:2528368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nDboQ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178" type="#_x0000_t75" style="position:absolute;margin-left:7.2pt;margin-top:0;width:7.2pt;height:16.2pt;z-index:2528378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K+CxS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179" type="#_x0000_t75" style="position:absolute;margin-left:7.2pt;margin-top:0;width:7.2pt;height:16.2pt;z-index:2528389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s6tka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180" type="#_x0000_t75" style="position:absolute;margin-left:7.2pt;margin-top:0;width:7.2pt;height:16.2pt;z-index:2528399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TFeXe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TFeX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181" type="#_x0000_t75" style="position:absolute;margin-left:7.2pt;margin-top:0;width:7.2pt;height:16.2pt;z-index:2528409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U/f66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182" type="#_x0000_t75" style="position:absolute;margin-left:7.2pt;margin-top:0;width:7.2pt;height:16.8pt;z-index:2528419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Lyacf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183" type="#_x0000_t75" style="position:absolute;margin-left:7.2pt;margin-top:0;width:7.2pt;height:16.8pt;z-index:2528430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hwh7o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184" type="#_x0000_t75" style="position:absolute;margin-left:7.2pt;margin-top:0;width:7.2pt;height:16.8pt;z-index:2528440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1JK9A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185" type="#_x0000_t75" style="position:absolute;margin-left:7.2pt;margin-top:0;width:7.2pt;height:16.8pt;z-index:2528450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3lY1Q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186" type="#_x0000_t75" style="position:absolute;margin-left:7.2pt;margin-top:0;width:4.8pt;height:18.6pt;z-index:2528460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woIwg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Ykg8oPSHet&#10;92Q8SZ/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PCgjC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187" type="#_x0000_t75" style="position:absolute;margin-left:7.2pt;margin-top:0;width:4.8pt;height:18.6pt;z-index:2528471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KdbEg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2KdbE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188" type="#_x0000_t75" style="position:absolute;margin-left:7.2pt;margin-top:0;width:4.8pt;height:18.6pt;z-index:2528481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2P26w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akg8oPSHet&#10;92Q8SZ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fHOZjux7sdIvV02REdZoQzoEOkni4/0CHaOUQFIvV0xRFdOsnOISoQqct8RynZ1wdkZXIF/beE&#10;rO+gFr9OyOibfQPSKek1NfCmhE4KWpVNcPcRWnVM3t5THrsM7783Q7GxzohPkMaVvvcjqC3Mcgm1&#10;bDjzqPCf9Ae+Og4QL7adFokH0XBL3vMdudMNU98oCt/YAXUTtMHrc5df/sKOGVoMnPTfYCeceS6k&#10;G8vv2ztozzqbdJUWdmC7Ojpp/v2r/Z8V/Idx/Hz5F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DY/br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189" type="#_x0000_t75" style="position:absolute;margin-left:7.2pt;margin-top:0;width:4.8pt;height:18.6pt;z-index:2528491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MEVTg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3HUq/yIdLd6&#10;T4aj4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owRVO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190" type="#_x0000_t75" style="position:absolute;margin-left:7.2pt;margin-top:0;width:4.8pt;height:18.6pt;z-index:2528501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wW4tw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3Hcq/yIdLd6&#10;T4aj+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zBbi3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191" type="#_x0000_t75" style="position:absolute;margin-left:7.2pt;margin-top:0;width:4.8pt;height:18.6pt;z-index:2528512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KjrZw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/GwV/kR6W71&#10;ngxH0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kqOtn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192" type="#_x0000_t75" style="position:absolute;margin-left:7.2pt;margin-top:0;width:4.8pt;height:18.6pt;z-index:2528522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BIuSnw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193" type="#_x0000_t75" style="position:absolute;margin-left:7.2pt;margin-top:0;width:4.8pt;height:18.6pt;z-index:2528532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WC6pw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NYLqn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194" type="#_x0000_t75" style="position:absolute;margin-left:7.2pt;margin-top:0;width:4.8pt;height:18.6pt;z-index:2528542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qQXXg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WpBde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195" type="#_x0000_t75" style="position:absolute;margin-left:7.2pt;margin-top:0;width:4.8pt;height:18.6pt;z-index:2528552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Fc8eA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R5ng8oPSHet&#10;92ScZ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kVzx4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196" type="#_x0000_t75" style="position:absolute;margin-left:7.2pt;margin-top:0;width:4.8pt;height:18.6pt;z-index:2528563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rrsgw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yuuyD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197" type="#_x0000_t75" style="position:absolute;margin-left:7.2pt;margin-top:0;width:4.8pt;height:18.6pt;z-index:2528573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Re/Uw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3Heq/yIdLd6&#10;T4bJ6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lF79T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198" type="#_x0000_t75" style="position:absolute;margin-left:7.2pt;margin-top:0;width:7.2pt;height:16.2pt;z-index:2528583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t+9Ie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C370h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199" type="#_x0000_t75" style="position:absolute;margin-left:7.2pt;margin-top:0;width:7.2pt;height:16.2pt;z-index:2528593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m26FrjAgAA/Q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200" type="#_x0000_t75" style="position:absolute;margin-left:7.2pt;margin-top:0;width:7.2pt;height:16.2pt;z-index:2528604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HG8X4+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cbxfj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201" type="#_x0000_t75" style="position:absolute;margin-left:7.2pt;margin-top:0;width:7.2pt;height:16.2pt;z-index:2528614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qmTkuECAAD9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mqZOS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202" type="#_x0000_t75" style="position:absolute;margin-left:7.2pt;margin-top:0;width:7.2pt;height:16.8pt;z-index:2528624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Ku2Kn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203" type="#_x0000_t75" style="position:absolute;margin-left:7.2pt;margin-top:0;width:7.2pt;height:16.8pt;z-index:2528634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EfU0+MCAAD+BgAA&#10;HwAAAGNsaXBib2FyZC9kcmF3aW5ncy9kcmF3aW5nMS54bWzEVWtv2yAU/T5p/wHx3fWjx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IxH1NP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204" type="#_x0000_t75" style="position:absolute;margin-left:7.2pt;margin-top:0;width:7.2pt;height:16.8pt;z-index:2528645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t3u5eICAAD+BgAA&#10;HwAAAGNsaXBib2FyZC9kcmF3aW5ncy9kcmF3aW5nMS54bWzEVWtv2yAU/T5p/wHx3fWjx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t3u5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205" type="#_x0000_t75" style="position:absolute;margin-left:7.2pt;margin-top:0;width:7.2pt;height:16.8pt;z-index:2528655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bgAyt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206" type="#_x0000_t75" style="position:absolute;margin-left:7.2pt;margin-top:0;width:7.2pt;height:16.2pt;z-index:2528665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ahzyY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207" type="#_x0000_t75" style="position:absolute;margin-left:7.2pt;margin-top:0;width:7.2pt;height:16.2pt;z-index:2528675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+hqm+ICAAD+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c+hqm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208" type="#_x0000_t75" style="position:absolute;margin-left:7.2pt;margin-top:0;width:7.2pt;height:16.2pt;z-index:2528686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OyBv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209" type="#_x0000_t75" style="position:absolute;margin-left:7.2pt;margin-top:0;width:7.2pt;height:16.2pt;z-index:2528696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pbub+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210" type="#_x0000_t75" style="position:absolute;margin-left:7.2pt;margin-top:0;width:7.2pt;height:16.8pt;z-index:2528706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VBRSq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211" type="#_x0000_t75" style="position:absolute;margin-left:7.2pt;margin-top:0;width:7.2pt;height:16.8pt;z-index:2528716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D+KlOM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212" type="#_x0000_t75" style="position:absolute;margin-left:7.2pt;margin-top:0;width:7.2pt;height:16.8pt;z-index:2528727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eMe6uICAAD+BgAA&#10;HwAAAGNsaXBib2FyZC9kcmF3aW5ncy9kcmF3aW5nMS54bWzEVWtv2yAU/T5p/wHx3fWj1Im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eMe6u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213" type="#_x0000_t75" style="position:absolute;margin-left:7.2pt;margin-top:0;width:7.2pt;height:16.8pt;z-index:2528737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HFKAUD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214" type="#_x0000_t75" style="position:absolute;margin-left:7.2pt;margin-top:0;width:7.2pt;height:16.2pt;z-index:2528747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GnFhJ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215" type="#_x0000_t75" style="position:absolute;margin-left:7.2pt;margin-top:0;width:7.2pt;height:16.2pt;z-index:2528757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quaj+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Oq5qP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216" type="#_x0000_t75" style="position:absolute;margin-left:7.2pt;margin-top:0;width:7.2pt;height:16.2pt;z-index:2528768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yDGgue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kyiA9XfnDV3agtSnrZ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mX9LrZ/imzkX/+K7N98pZamjfcMo0EbwqcdjX6WXaCHMvK25Zy0dknnXDsHTsBs36Y&#10;cjCdUF13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IMaC5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217" type="#_x0000_t75" style="position:absolute;margin-left:7.2pt;margin-top:0;width:7.2pt;height:16.2pt;z-index:2528778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Au9wQP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218" type="#_x0000_t75" style="position:absolute;margin-left:7.2pt;margin-top:0;width:7.2pt;height:16.8pt;z-index:2528788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UiZim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219" type="#_x0000_t75" style="position:absolute;margin-left:7.2pt;margin-top:0;width:7.2pt;height:16.8pt;z-index:2528798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E1KDwL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220" type="#_x0000_t75" style="position:absolute;margin-left:7.2pt;margin-top:0;width:7.2pt;height:16.8pt;z-index:2528808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+Bqs6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221" type="#_x0000_t75" style="position:absolute;margin-left:7.2pt;margin-top:0;width:7.2pt;height:16.8pt;z-index:2528819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CsQdVQ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222" type="#_x0000_t75" style="position:absolute;margin-left:7.2pt;margin-top:0;width:4.8pt;height:18.6pt;z-index:2528829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tjeS/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223" type="#_x0000_t75" style="position:absolute;margin-left:7.2pt;margin-top:0;width:4.8pt;height:18.6pt;z-index:2528839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iC3bw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D6ILdv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224" type="#_x0000_t75" style="position:absolute;margin-left:7.2pt;margin-top:0;width:4.8pt;height:18.6pt;z-index:2528849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eQalgM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8O4V/kR6W71&#10;ngxHy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225" type="#_x0000_t75" style="position:absolute;margin-left:7.2pt;margin-top:0;width:4.8pt;height:18.6pt;z-index:2528860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DuCEQ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LDuCE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226" type="#_x0000_t75" style="position:absolute;margin-left:7.2pt;margin-top:0;width:4.8pt;height:18.6pt;z-index:2528870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tZS6g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etZS6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227" type="#_x0000_t75" style="position:absolute;margin-left:7.2pt;margin-top:0;width:4.8pt;height:18.6pt;z-index:2528880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XsBOg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tewE6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228" type="#_x0000_t75" style="position:absolute;margin-left:7.2pt;margin-top:0;width:4.8pt;height:18.6pt;z-index:2528890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229" type="#_x0000_t75" style="position:absolute;margin-left:7.2pt;margin-top:0;width:4.8pt;height:18.6pt;z-index:2528901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bpkFw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NbpkFw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230" type="#_x0000_t75" style="position:absolute;margin-left:7.2pt;margin-top:0;width:4.8pt;height:18.6pt;z-index:2528911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n7J7g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Ln7J7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231" type="#_x0000_t75" style="position:absolute;margin-left:7.2pt;margin-top:0;width:4.8pt;height:18.6pt;z-index:2528921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nI3iyA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nI3iy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232" type="#_x0000_t75" style="position:absolute;margin-left:7.2pt;margin-top:0;width:4.8pt;height:18.6pt;z-index:2528931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vK6bMA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vK6bM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233" type="#_x0000_t75" style="position:absolute;margin-left:7.2pt;margin-top:0;width:4.8pt;height:18.6pt;z-index:2528942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6wPI4AY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234" type="#_x0000_t75" style="position:absolute;margin-left:7.2pt;margin-top:0;width:7.2pt;height:16.2pt;z-index:2528952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07ouxu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Tui7G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235" type="#_x0000_t75" style="position:absolute;margin-left:7.2pt;margin-top:0;width:7.2pt;height:16.2pt;z-index:2528962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lEjIpOICAAD9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236" type="#_x0000_t75" style="position:absolute;margin-left:7.2pt;margin-top:0;width:7.2pt;height:16.2pt;z-index:2528972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wZE3HeECAAD9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BkTcd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237" type="#_x0000_t75" style="position:absolute;margin-left:7.2pt;margin-top:0;width:7.2pt;height:16.2pt;z-index:2528983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7V7Ns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238" type="#_x0000_t75" style="position:absolute;margin-left:7.2pt;margin-top:0;width:7.2pt;height:16.8pt;z-index:2528993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XRUJZ4QIAAP0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239" type="#_x0000_t75" style="position:absolute;margin-left:7.2pt;margin-top:0;width:7.2pt;height:16.8pt;z-index:2529003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KQacl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240" type="#_x0000_t75" style="position:absolute;margin-left:7.2pt;margin-top:0;width:7.2pt;height:16.8pt;z-index:2529013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NudE+ICAAD+BgAA&#10;HwAAAGNsaXBib2FyZC9kcmF3aW5ncy9kcmF3aW5nMS54bWzEVWtv2yAU/T5p/wHx3fWjx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TNudE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241" type="#_x0000_t75" style="position:absolute;margin-left:7.2pt;margin-top:0;width:7.2pt;height:16.8pt;z-index:2529024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qh05peICAAD+BgAA&#10;HwAAAGNsaXBib2FyZC9kcmF3aW5ncy9kcmF3aW5nMS54bWzEVWtv2yAU/T5p/wHx3fUj1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qh05p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242" type="#_x0000_t75" style="position:absolute;margin-left:7.2pt;margin-top:0;width:7.2pt;height:16.2pt;z-index:2529034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rgH5ce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rgH5c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243" type="#_x0000_t75" style="position:absolute;margin-left:7.2pt;margin-top:0;width:7.2pt;height:16.2pt;z-index:2529044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7jpBbeM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O46QW3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244" type="#_x0000_t75" style="position:absolute;margin-left:7.2pt;margin-top:0;width:7.2pt;height:16.2pt;z-index:2529054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T6qS+E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dPqpL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245" type="#_x0000_t75" style="position:absolute;margin-left:7.2pt;margin-top:0;width:7.2pt;height:16.2pt;z-index:25290649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zI6D4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246" type="#_x0000_t75" style="position:absolute;margin-left:7.2pt;margin-top:0;width:7.2pt;height:16.8pt;z-index:25290752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jlkUr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247" type="#_x0000_t75" style="position:absolute;margin-left:7.2pt;margin-top:0;width:7.2pt;height:16.8pt;z-index:25290854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AkZxWK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248" type="#_x0000_t75" style="position:absolute;margin-left:7.2pt;margin-top:0;width:7.2pt;height:16.8pt;z-index:25290956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b65Y7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249" type="#_x0000_t75" style="position:absolute;margin-left:7.2pt;margin-top:0;width:7.2pt;height:16.8pt;z-index:25291059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+o+oSO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250" type="#_x0000_t75" style="position:absolute;margin-left:7.2pt;margin-top:0;width:7.2pt;height:16.2pt;z-index:25291161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BNWfFB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251" type="#_x0000_t75" style="position:absolute;margin-left:7.2pt;margin-top:0;width:7.2pt;height:16.2pt;z-index:25291264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DdVeuJ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252" type="#_x0000_t75" style="position:absolute;margin-left:7.2pt;margin-top:0;width:7.2pt;height:16.2pt;z-index:25291366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28/Rv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253" type="#_x0000_t75" style="position:absolute;margin-left:7.2pt;margin-top:0;width:7.2pt;height:16.2pt;z-index:25291468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" o:insetmode="auto">
                  <v:imagedata r:id="rId9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254" type="#_x0000_t75" style="position:absolute;margin-left:7.2pt;margin-top:0;width:7.2pt;height:16.8pt;z-index:25291571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GBczee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255" type="#_x0000_t75" style="position:absolute;margin-left:7.2pt;margin-top:0;width:7.2pt;height:16.8pt;z-index:25291673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256" type="#_x0000_t75" style="position:absolute;margin-left:7.2pt;margin-top:0;width:7.2pt;height:16.8pt;z-index:25291776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257" type="#_x0000_t75" style="position:absolute;margin-left:7.2pt;margin-top:0;width:7.2pt;height:16.8pt;z-index:25291878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" o:insetmode="auto">
                  <v:imagedata r:id="rId7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258" type="#_x0000_t75" style="position:absolute;margin-left:7.2pt;margin-top:0;width:4.8pt;height:18.6pt;z-index:25291980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OpOVQ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2naq/yIdLd6&#10;T4aj9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KOpOV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259" type="#_x0000_t75" style="position:absolute;margin-left:7.2pt;margin-top:0;width:4.8pt;height:18.6pt;z-index:25292083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0cdhQU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f0cdhQ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260" type="#_x0000_t75" style="position:absolute;margin-left:7.2pt;margin-top:0;width:4.8pt;height:18.6pt;z-index:25292185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KarNfgY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261" type="#_x0000_t75" style="position:absolute;margin-left:7.2pt;margin-top:0;width:4.8pt;height:18.6pt;z-index:25292288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TnDkY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262" type="#_x0000_t75" style="position:absolute;margin-left:7.2pt;margin-top:0;width:4.8pt;height:18.6pt;z-index:25292390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M79A4A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3nSq/yIdLd6&#10;T4aj+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zv0Dg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263" type="#_x0000_t75" style="position:absolute;margin-left:7.2pt;margin-top:0;width:4.8pt;height:18.6pt;z-index:25292492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ZBITMA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ZBITMA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264" type="#_x0000_t75" style="position:absolute;margin-left:7.2pt;margin-top:0;width:4.8pt;height:18.6pt;z-index:25292595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265" type="#_x0000_t75" style="position:absolute;margin-left:7.2pt;margin-top:0;width:4.8pt;height:18.6pt;z-index:252926976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tj2W8Q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5kg8oPSHet&#10;92ScF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C2PZbx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266" type="#_x0000_t75" style="position:absolute;margin-left:7.2pt;margin-top:0;width:4.8pt;height:18.6pt;z-index:252928000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4NBGCgU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267" type="#_x0000_t75" style="position:absolute;margin-left:7.2pt;margin-top:0;width:4.8pt;height:18.6pt;z-index:252929024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SI20s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268" type="#_x0000_t75" style="position:absolute;margin-left:7.2pt;margin-top:0;width:4.8pt;height:18.6pt;z-index:252930048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B4Dauu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  <w:r>
              <w:rPr>
                <w:noProof/>
                <w:lang w:eastAsia="ru-RU"/>
              </w:rPr>
              <w:pict>
                <v:shape id="_x0000_s2269" type="#_x0000_t75" style="position:absolute;margin-left:7.2pt;margin-top:0;width:4.8pt;height:18.6pt;z-index:252931072;visibility:visible;mso-position-horizontal-relative:text;mso-position-vertical-relative:text" o:gfxdata="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">
                  <v:imagedata r:id="rId10" o:title=""/>
                  <o:lock v:ext="edit" aspectratio="f"/>
                </v:shape>
              </w:pict>
            </w:r>
          </w:p>
        </w:tc>
      </w:tr>
      <w:tr w:rsidR="00304392" w:rsidRPr="003B4903" w:rsidTr="003B4903">
        <w:trPr>
          <w:cantSplit/>
          <w:trHeight w:val="20"/>
        </w:trPr>
        <w:tc>
          <w:tcPr>
            <w:tcW w:w="1872" w:type="dxa"/>
            <w:vAlign w:val="bottom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660</w:t>
            </w:r>
          </w:p>
        </w:tc>
        <w:tc>
          <w:tcPr>
            <w:tcW w:w="3085" w:type="dxa"/>
            <w:vAlign w:val="bottom"/>
          </w:tcPr>
          <w:p w:rsidR="00304392" w:rsidRPr="003B4903" w:rsidRDefault="00304392" w:rsidP="003B4903">
            <w:pPr>
              <w:spacing w:after="0"/>
              <w:jc w:val="center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1 16 33040 04 0000 140</w:t>
            </w:r>
          </w:p>
        </w:tc>
        <w:tc>
          <w:tcPr>
            <w:tcW w:w="4388" w:type="dxa"/>
            <w:vAlign w:val="bottom"/>
          </w:tcPr>
          <w:p w:rsidR="00304392" w:rsidRPr="003B4903" w:rsidRDefault="00304392" w:rsidP="003B4903">
            <w:pPr>
              <w:spacing w:after="0"/>
              <w:rPr>
                <w:rFonts w:ascii="Times New Roman" w:hAnsi="Times New Roman"/>
              </w:rPr>
            </w:pPr>
            <w:r w:rsidRPr="003B4903">
              <w:rPr>
                <w:rFonts w:ascii="Times New Roman" w:hAnsi="Times New Roman"/>
              </w:rPr>
              <w:t>Денежные взыскания (штрафы) за нарушение законодательства Российской Федерации о контрактной системе в сфере закупок товаров, работ, услуг для обеспечения государственных и муниципальных нужд для нужд городских округов</w:t>
            </w:r>
          </w:p>
        </w:tc>
      </w:tr>
    </w:tbl>
    <w:p w:rsidR="00304392" w:rsidRDefault="00304392" w:rsidP="002B3217">
      <w:pPr>
        <w:rPr>
          <w:rFonts w:ascii="Times New Roman" w:hAnsi="Times New Roman"/>
          <w:sz w:val="24"/>
          <w:szCs w:val="24"/>
        </w:rPr>
      </w:pPr>
      <w:r w:rsidRPr="004205B5">
        <w:rPr>
          <w:rFonts w:ascii="Times New Roman" w:hAnsi="Times New Roman"/>
          <w:sz w:val="24"/>
          <w:szCs w:val="24"/>
        </w:rPr>
        <w:t xml:space="preserve">&lt;*&gt; Доходы по группе "2 00 00000 00 0000 000 - </w:t>
      </w:r>
      <w:r>
        <w:rPr>
          <w:rFonts w:ascii="Times New Roman" w:hAnsi="Times New Roman"/>
          <w:sz w:val="24"/>
          <w:szCs w:val="24"/>
        </w:rPr>
        <w:t>Б</w:t>
      </w:r>
      <w:r w:rsidRPr="004205B5">
        <w:rPr>
          <w:rFonts w:ascii="Times New Roman" w:hAnsi="Times New Roman"/>
          <w:sz w:val="24"/>
          <w:szCs w:val="24"/>
        </w:rPr>
        <w:t>езвозмездные поступления" в части доходов, зачисляемых в бюджет городского округа город</w:t>
      </w:r>
      <w:r>
        <w:rPr>
          <w:rFonts w:ascii="Times New Roman" w:hAnsi="Times New Roman"/>
          <w:sz w:val="24"/>
          <w:szCs w:val="24"/>
        </w:rPr>
        <w:t>а</w:t>
      </w:r>
      <w:r w:rsidRPr="004205B5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Пыть-Яха,</w:t>
      </w:r>
      <w:r w:rsidRPr="004205B5">
        <w:rPr>
          <w:rFonts w:ascii="Times New Roman" w:hAnsi="Times New Roman"/>
          <w:sz w:val="24"/>
          <w:szCs w:val="24"/>
        </w:rPr>
        <w:t xml:space="preserve"> учитываются в соответствии с приказом Министерства финансов Российской Федерации "Об утверждении Указаний о порядке применения бюджетной классификации Российской Федерации"</w:t>
      </w:r>
      <w:r>
        <w:rPr>
          <w:rFonts w:ascii="Times New Roman" w:hAnsi="Times New Roman"/>
          <w:sz w:val="24"/>
          <w:szCs w:val="24"/>
        </w:rPr>
        <w:t>.</w:t>
      </w:r>
    </w:p>
    <w:p w:rsidR="00304392" w:rsidRPr="00993E36" w:rsidRDefault="00304392" w:rsidP="00993E36">
      <w:pPr>
        <w:jc w:val="both"/>
        <w:rPr>
          <w:rFonts w:ascii="Times New Roman" w:hAnsi="Times New Roman"/>
          <w:sz w:val="24"/>
          <w:szCs w:val="24"/>
        </w:rPr>
      </w:pPr>
      <w:r w:rsidRPr="00993E36">
        <w:rPr>
          <w:rFonts w:ascii="Times New Roman" w:hAnsi="Times New Roman"/>
          <w:sz w:val="24"/>
          <w:szCs w:val="24"/>
        </w:rPr>
        <w:t>&lt;**&gt; В части доходов, зачисляемых в бюджет муниципального образования.</w:t>
      </w:r>
    </w:p>
    <w:p w:rsidR="00304392" w:rsidRPr="003A78C3" w:rsidRDefault="00304392" w:rsidP="004205B5">
      <w:pPr>
        <w:jc w:val="both"/>
        <w:rPr>
          <w:rFonts w:ascii="Times New Roman" w:hAnsi="Times New Roman"/>
          <w:sz w:val="24"/>
          <w:szCs w:val="24"/>
        </w:rPr>
      </w:pPr>
      <w:r>
        <w:rPr>
          <w:noProof/>
          <w:lang w:eastAsia="ru-RU"/>
        </w:rPr>
        <w:pict>
          <v:rect id="Прямоугольник 18" o:spid="_x0000_s2270" style="position:absolute;left:0;text-align:left;margin-left:-49.2pt;margin-top:415.5pt;width:21pt;height:36pt;z-index:252932096;visibility:visible;mso-position-horizontal:right;mso-position-horizontal-relative:margin;mso-position-vertic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" filled="f" stroked="f">
            <v:textbox>
              <w:txbxContent>
                <w:p w:rsidR="00304392" w:rsidRDefault="00304392" w:rsidP="0083720E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»</w:t>
                  </w:r>
                </w:p>
              </w:txbxContent>
            </v:textbox>
            <w10:wrap anchorx="margin" anchory="page"/>
          </v:rect>
        </w:pict>
      </w:r>
      <w:r w:rsidRPr="00993E36">
        <w:rPr>
          <w:rFonts w:ascii="Times New Roman" w:hAnsi="Times New Roman"/>
          <w:sz w:val="24"/>
          <w:szCs w:val="24"/>
        </w:rPr>
        <w:t>&lt;***&gt; В части доходов, зачисляемых в бюджет муниципального образования в пределах компетенции главных администраторов доходов бюджета.</w:t>
      </w:r>
      <w:bookmarkStart w:id="0" w:name="_GoBack"/>
      <w:bookmarkEnd w:id="0"/>
    </w:p>
    <w:sectPr w:rsidR="00304392" w:rsidRPr="003A78C3" w:rsidSect="005E6F16">
      <w:headerReference w:type="default" r:id="rId11"/>
      <w:pgSz w:w="11906" w:h="16838"/>
      <w:pgMar w:top="1134" w:right="566" w:bottom="1134" w:left="1701" w:header="708" w:footer="708" w:gutter="0"/>
      <w:pgNumType w:start="29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04392" w:rsidRDefault="00304392" w:rsidP="00313B9C">
      <w:pPr>
        <w:spacing w:after="0" w:line="240" w:lineRule="auto"/>
      </w:pPr>
      <w:r>
        <w:separator/>
      </w:r>
    </w:p>
  </w:endnote>
  <w:endnote w:type="continuationSeparator" w:id="0">
    <w:p w:rsidR="00304392" w:rsidRDefault="00304392" w:rsidP="00313B9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04392" w:rsidRDefault="00304392" w:rsidP="00313B9C">
      <w:pPr>
        <w:spacing w:after="0" w:line="240" w:lineRule="auto"/>
      </w:pPr>
      <w:r>
        <w:separator/>
      </w:r>
    </w:p>
  </w:footnote>
  <w:footnote w:type="continuationSeparator" w:id="0">
    <w:p w:rsidR="00304392" w:rsidRDefault="00304392" w:rsidP="00313B9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04392" w:rsidRDefault="00304392">
    <w:pPr>
      <w:pStyle w:val="Header"/>
      <w:jc w:val="right"/>
    </w:pPr>
    <w:fldSimple w:instr="PAGE   \* MERGEFORMAT">
      <w:r>
        <w:rPr>
          <w:noProof/>
        </w:rPr>
        <w:t>29</w:t>
      </w:r>
    </w:fldSimple>
  </w:p>
  <w:p w:rsidR="00304392" w:rsidRDefault="00304392">
    <w:pPr>
      <w:pStyle w:val="Header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431805"/>
    <w:rsid w:val="0000704F"/>
    <w:rsid w:val="000F2389"/>
    <w:rsid w:val="00101045"/>
    <w:rsid w:val="001319BF"/>
    <w:rsid w:val="00136553"/>
    <w:rsid w:val="001B765C"/>
    <w:rsid w:val="002017D6"/>
    <w:rsid w:val="00213D27"/>
    <w:rsid w:val="00227136"/>
    <w:rsid w:val="00246BFF"/>
    <w:rsid w:val="00256288"/>
    <w:rsid w:val="002A1CA1"/>
    <w:rsid w:val="002B3217"/>
    <w:rsid w:val="002E3E92"/>
    <w:rsid w:val="00304392"/>
    <w:rsid w:val="00313B9C"/>
    <w:rsid w:val="003A78C3"/>
    <w:rsid w:val="003B4903"/>
    <w:rsid w:val="003C4351"/>
    <w:rsid w:val="004205B5"/>
    <w:rsid w:val="00424A91"/>
    <w:rsid w:val="00431805"/>
    <w:rsid w:val="004653EE"/>
    <w:rsid w:val="004D2252"/>
    <w:rsid w:val="004F0CA9"/>
    <w:rsid w:val="00556628"/>
    <w:rsid w:val="00580478"/>
    <w:rsid w:val="005C26D7"/>
    <w:rsid w:val="005E6F16"/>
    <w:rsid w:val="00601CFC"/>
    <w:rsid w:val="00687572"/>
    <w:rsid w:val="006A6B5C"/>
    <w:rsid w:val="006F4CF9"/>
    <w:rsid w:val="0074569B"/>
    <w:rsid w:val="00797509"/>
    <w:rsid w:val="007A543B"/>
    <w:rsid w:val="007C36CE"/>
    <w:rsid w:val="007C37D9"/>
    <w:rsid w:val="007D6C22"/>
    <w:rsid w:val="0083720E"/>
    <w:rsid w:val="0086649E"/>
    <w:rsid w:val="00993E36"/>
    <w:rsid w:val="00A05F8B"/>
    <w:rsid w:val="00A41284"/>
    <w:rsid w:val="00A57C3E"/>
    <w:rsid w:val="00AC0385"/>
    <w:rsid w:val="00B33E81"/>
    <w:rsid w:val="00B449E1"/>
    <w:rsid w:val="00B842BE"/>
    <w:rsid w:val="00B92F61"/>
    <w:rsid w:val="00BB6ADB"/>
    <w:rsid w:val="00BC4D63"/>
    <w:rsid w:val="00BE248B"/>
    <w:rsid w:val="00C14A17"/>
    <w:rsid w:val="00C515AA"/>
    <w:rsid w:val="00D247D6"/>
    <w:rsid w:val="00D34FA8"/>
    <w:rsid w:val="00D73652"/>
    <w:rsid w:val="00D87302"/>
    <w:rsid w:val="00DC278E"/>
    <w:rsid w:val="00DC4E9A"/>
    <w:rsid w:val="00DD1CA3"/>
    <w:rsid w:val="00F258C4"/>
    <w:rsid w:val="00F76C77"/>
    <w:rsid w:val="00FB262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271"/>
    <o:shapelayout v:ext="edit">
      <o:idmap v:ext="edit" data="1,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C4E9A"/>
    <w:pPr>
      <w:spacing w:after="160" w:line="259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99"/>
    <w:rsid w:val="003A78C3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rsid w:val="00313B9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313B9C"/>
    <w:rPr>
      <w:rFonts w:cs="Times New Roman"/>
    </w:rPr>
  </w:style>
  <w:style w:type="paragraph" w:styleId="Footer">
    <w:name w:val="footer"/>
    <w:basedOn w:val="Normal"/>
    <w:link w:val="FooterChar"/>
    <w:uiPriority w:val="99"/>
    <w:rsid w:val="00313B9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313B9C"/>
    <w:rPr>
      <w:rFonts w:cs="Times New Roman"/>
    </w:rPr>
  </w:style>
  <w:style w:type="character" w:styleId="CommentReference">
    <w:name w:val="annotation reference"/>
    <w:basedOn w:val="DefaultParagraphFont"/>
    <w:uiPriority w:val="99"/>
    <w:semiHidden/>
    <w:rsid w:val="002E3E92"/>
    <w:rPr>
      <w:rFonts w:cs="Times New Roman"/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rsid w:val="002E3E92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locked/>
    <w:rsid w:val="002E3E92"/>
    <w:rPr>
      <w:rFonts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rsid w:val="002E3E92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locked/>
    <w:rsid w:val="002E3E92"/>
    <w:rPr>
      <w:b/>
      <w:bCs/>
    </w:rPr>
  </w:style>
  <w:style w:type="paragraph" w:styleId="BalloonText">
    <w:name w:val="Balloon Text"/>
    <w:basedOn w:val="Normal"/>
    <w:link w:val="BalloonTextChar"/>
    <w:uiPriority w:val="99"/>
    <w:semiHidden/>
    <w:rsid w:val="002E3E9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2E3E92"/>
    <w:rPr>
      <w:rFonts w:ascii="Segoe UI" w:hAnsi="Segoe UI" w:cs="Segoe UI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9537919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3791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header" Target="header1.xml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17</TotalTime>
  <Pages>10</Pages>
  <Words>2569</Words>
  <Characters>14648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 Гроховская</dc:creator>
  <cp:keywords/>
  <dc:description/>
  <cp:lastModifiedBy>user</cp:lastModifiedBy>
  <cp:revision>7</cp:revision>
  <cp:lastPrinted>2019-05-16T13:37:00Z</cp:lastPrinted>
  <dcterms:created xsi:type="dcterms:W3CDTF">2019-10-22T13:49:00Z</dcterms:created>
  <dcterms:modified xsi:type="dcterms:W3CDTF">2019-10-25T12:31:00Z</dcterms:modified>
</cp:coreProperties>
</file>